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618D4380" w:rsidR="00A7774F" w:rsidRPr="00C13E14" w:rsidRDefault="00A7774F" w:rsidP="00A7774F">
      <w:pPr>
        <w:pStyle w:val="Header"/>
        <w:tabs>
          <w:tab w:val="right" w:pos="9639"/>
        </w:tabs>
        <w:spacing w:line="276" w:lineRule="auto"/>
        <w:rPr>
          <w:sz w:val="24"/>
          <w:szCs w:val="24"/>
        </w:rPr>
      </w:pPr>
      <w:bookmarkStart w:id="0" w:name="_Hlk37418177"/>
      <w:r w:rsidRPr="00C13E14">
        <w:rPr>
          <w:sz w:val="24"/>
          <w:szCs w:val="24"/>
        </w:rPr>
        <w:t>3GPP TSG RAN WG1 #</w:t>
      </w:r>
      <w:r w:rsidR="00C13E14" w:rsidRPr="00C13E14">
        <w:rPr>
          <w:sz w:val="24"/>
          <w:szCs w:val="24"/>
        </w:rPr>
        <w:t>11</w:t>
      </w:r>
      <w:r w:rsidR="00857CD5">
        <w:rPr>
          <w:sz w:val="24"/>
          <w:szCs w:val="24"/>
        </w:rPr>
        <w:t>6</w:t>
      </w:r>
      <w:r w:rsidRPr="00C13E14">
        <w:tab/>
      </w:r>
      <w:r w:rsidR="000B3157" w:rsidRPr="00C13E14">
        <w:t xml:space="preserve"> </w:t>
      </w:r>
      <w:r w:rsidR="00642EB2" w:rsidRPr="00642EB2">
        <w:rPr>
          <w:sz w:val="24"/>
          <w:szCs w:val="24"/>
          <w:lang w:val="en-GB"/>
        </w:rPr>
        <w:t>R1-2400809</w:t>
      </w:r>
    </w:p>
    <w:bookmarkEnd w:id="0"/>
    <w:p w14:paraId="03A8B5DA" w14:textId="0FA54752" w:rsidR="00B43D6C" w:rsidRPr="00D9663A" w:rsidRDefault="00857CD5" w:rsidP="00B43D6C">
      <w:pPr>
        <w:pStyle w:val="Header"/>
        <w:rPr>
          <w:bCs/>
          <w:noProof w:val="0"/>
          <w:sz w:val="24"/>
          <w:szCs w:val="24"/>
        </w:rPr>
      </w:pPr>
      <w:r>
        <w:rPr>
          <w:bCs/>
          <w:noProof w:val="0"/>
          <w:sz w:val="24"/>
          <w:szCs w:val="24"/>
        </w:rPr>
        <w:t>Athens</w:t>
      </w:r>
      <w:r w:rsidR="00B43D6C" w:rsidRPr="00D9663A">
        <w:rPr>
          <w:bCs/>
          <w:noProof w:val="0"/>
          <w:sz w:val="24"/>
          <w:szCs w:val="24"/>
        </w:rPr>
        <w:t xml:space="preserve">, </w:t>
      </w:r>
      <w:r>
        <w:rPr>
          <w:bCs/>
          <w:noProof w:val="0"/>
          <w:sz w:val="24"/>
          <w:szCs w:val="24"/>
        </w:rPr>
        <w:t>Greece</w:t>
      </w:r>
      <w:r w:rsidR="00B43D6C" w:rsidRPr="00D9663A">
        <w:rPr>
          <w:bCs/>
          <w:noProof w:val="0"/>
          <w:sz w:val="24"/>
          <w:szCs w:val="24"/>
        </w:rPr>
        <w:t xml:space="preserve">, </w:t>
      </w:r>
      <w:r>
        <w:rPr>
          <w:bCs/>
          <w:noProof w:val="0"/>
          <w:sz w:val="24"/>
          <w:szCs w:val="24"/>
        </w:rPr>
        <w:t>February</w:t>
      </w:r>
      <w:r w:rsidR="00B43D6C">
        <w:rPr>
          <w:bCs/>
          <w:noProof w:val="0"/>
          <w:sz w:val="24"/>
          <w:szCs w:val="24"/>
        </w:rPr>
        <w:t xml:space="preserve"> </w:t>
      </w:r>
      <w:r>
        <w:rPr>
          <w:bCs/>
          <w:noProof w:val="0"/>
          <w:sz w:val="24"/>
          <w:szCs w:val="24"/>
        </w:rPr>
        <w:t>26</w:t>
      </w:r>
      <w:r w:rsidR="00B43D6C">
        <w:rPr>
          <w:bCs/>
          <w:noProof w:val="0"/>
          <w:sz w:val="24"/>
          <w:szCs w:val="24"/>
        </w:rPr>
        <w:t xml:space="preserve"> – </w:t>
      </w:r>
      <w:r>
        <w:rPr>
          <w:bCs/>
          <w:noProof w:val="0"/>
          <w:sz w:val="24"/>
          <w:szCs w:val="24"/>
        </w:rPr>
        <w:t>March 1</w:t>
      </w:r>
      <w:r w:rsidR="00B43D6C" w:rsidRPr="00D9663A">
        <w:rPr>
          <w:bCs/>
          <w:noProof w:val="0"/>
          <w:sz w:val="24"/>
          <w:szCs w:val="24"/>
        </w:rPr>
        <w:t>, 202</w:t>
      </w:r>
      <w:r>
        <w:rPr>
          <w:bCs/>
          <w:noProof w:val="0"/>
          <w:sz w:val="24"/>
          <w:szCs w:val="24"/>
        </w:rPr>
        <w:t>4</w:t>
      </w:r>
    </w:p>
    <w:p w14:paraId="321541A7" w14:textId="77777777" w:rsidR="00D749CC" w:rsidRPr="00FF3F81" w:rsidRDefault="00D749CC" w:rsidP="00CA26CE">
      <w:pPr>
        <w:pStyle w:val="Header"/>
        <w:rPr>
          <w:bCs/>
          <w:noProof w:val="0"/>
          <w:sz w:val="24"/>
          <w:lang w:eastAsia="ja-JP"/>
        </w:rPr>
      </w:pPr>
    </w:p>
    <w:p w14:paraId="30E02941" w14:textId="3FD34FA5"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D749CC">
        <w:rPr>
          <w:rFonts w:cs="Arial"/>
          <w:b/>
          <w:sz w:val="24"/>
          <w:szCs w:val="24"/>
          <w:lang w:val="en-US"/>
        </w:rPr>
        <w:t>8.</w:t>
      </w:r>
      <w:r w:rsidR="00857CD5">
        <w:rPr>
          <w:rFonts w:cs="Arial"/>
          <w:b/>
          <w:sz w:val="24"/>
          <w:szCs w:val="24"/>
          <w:lang w:val="en-US"/>
        </w:rPr>
        <w:t>6</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FD9F25E"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857CD5" w:rsidRPr="00857CD5">
        <w:rPr>
          <w:rFonts w:ascii="Arial" w:hAnsi="Arial" w:cs="Arial"/>
          <w:b/>
          <w:bCs/>
          <w:sz w:val="24"/>
          <w:lang w:val="en-US"/>
        </w:rPr>
        <w:t>Remaining issues on further NR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1" w:name="_Ref67694016"/>
      <w:bookmarkStart w:id="2" w:name="_Toc67700556"/>
      <w:r w:rsidRPr="00FF3F81">
        <w:rPr>
          <w:lang w:val="en-US"/>
        </w:rPr>
        <w:t>Introduction</w:t>
      </w:r>
      <w:bookmarkEnd w:id="1"/>
      <w:bookmarkEnd w:id="2"/>
    </w:p>
    <w:p w14:paraId="341DE01C" w14:textId="19656F69"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w:t>
      </w:r>
      <w:r w:rsidR="00F438B4">
        <w:rPr>
          <w:szCs w:val="22"/>
          <w:lang w:val="en-US"/>
        </w:rPr>
        <w:t>d</w:t>
      </w:r>
      <w:r>
        <w:rPr>
          <w:szCs w:val="22"/>
          <w:lang w:val="en-US"/>
        </w:rPr>
        <w:t xml:space="preserv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 xml:space="preserve">4-step RACH </w:t>
            </w:r>
            <w:proofErr w:type="gramStart"/>
            <w:r w:rsidRPr="007843FE">
              <w:rPr>
                <w:iCs/>
                <w:lang w:val="en-US"/>
              </w:rPr>
              <w:t>procedure</w:t>
            </w:r>
            <w:proofErr w:type="gramEnd"/>
          </w:p>
          <w:p w14:paraId="1EC77CFF"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6613052C" w14:textId="77777777" w:rsidR="009A3E82" w:rsidRPr="007843FE"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proofErr w:type="gramStart"/>
            <w:r w:rsidRPr="007843FE">
              <w:rPr>
                <w:lang w:val="en-US" w:eastAsia="zh-CN"/>
              </w:rPr>
              <w:t>necessary</w:t>
            </w:r>
            <w:proofErr w:type="gramEnd"/>
            <w:r w:rsidRPr="007843FE">
              <w:rPr>
                <w:lang w:val="en-US" w:eastAsia="zh-CN"/>
              </w:rPr>
              <w:t xml:space="preserve"> specify following power domain enhancements</w:t>
            </w:r>
          </w:p>
          <w:p w14:paraId="405756AB" w14:textId="61CB3418"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43ACF410" w:rsidR="009A3E82" w:rsidRDefault="00F438B4" w:rsidP="00AA5F55">
      <w:pPr>
        <w:spacing w:after="120" w:line="276" w:lineRule="auto"/>
        <w:jc w:val="both"/>
        <w:rPr>
          <w:szCs w:val="22"/>
          <w:lang w:val="en-US"/>
        </w:rPr>
      </w:pPr>
      <w:r>
        <w:rPr>
          <w:szCs w:val="22"/>
          <w:lang w:val="en-US"/>
        </w:rPr>
        <w:t>After the completion of the Rel-18 work item, t</w:t>
      </w:r>
      <w:r w:rsidR="001B67A4" w:rsidRPr="00FF3F81">
        <w:rPr>
          <w:szCs w:val="22"/>
          <w:lang w:val="en-US"/>
        </w:rPr>
        <w:t>h</w:t>
      </w:r>
      <w:r w:rsidR="00AA5F55">
        <w:rPr>
          <w:szCs w:val="22"/>
          <w:lang w:val="en-US"/>
        </w:rPr>
        <w:t xml:space="preserve">is contribution </w:t>
      </w:r>
      <w:r w:rsidR="001B5262">
        <w:rPr>
          <w:szCs w:val="22"/>
          <w:lang w:val="en-US"/>
        </w:rPr>
        <w:t xml:space="preserve">discusses remaining issues </w:t>
      </w:r>
      <w:r w:rsidR="006A31D7">
        <w:rPr>
          <w:szCs w:val="22"/>
          <w:lang w:val="en-US"/>
        </w:rPr>
        <w:t>o</w:t>
      </w:r>
      <w:r>
        <w:rPr>
          <w:szCs w:val="22"/>
          <w:lang w:val="en-US"/>
        </w:rPr>
        <w:t xml:space="preserve">n further NR coverage enhancements, with focus on </w:t>
      </w:r>
      <w:r w:rsidR="001B5262">
        <w:rPr>
          <w:szCs w:val="22"/>
          <w:lang w:val="en-US"/>
        </w:rPr>
        <w:t>PRACH coverage enhancements</w:t>
      </w:r>
      <w:r w:rsidR="00517AEB" w:rsidRPr="00517AEB">
        <w:rPr>
          <w:szCs w:val="22"/>
          <w:lang w:val="en-US"/>
        </w:rPr>
        <w:t xml:space="preserve"> </w:t>
      </w:r>
      <w:r>
        <w:rPr>
          <w:szCs w:val="22"/>
          <w:lang w:val="en-US"/>
        </w:rPr>
        <w:t>and dynamic waveform switching</w:t>
      </w:r>
      <w:r w:rsidR="009A3E82">
        <w:rPr>
          <w:szCs w:val="22"/>
          <w:lang w:val="en-US"/>
        </w:rPr>
        <w:t>.</w:t>
      </w:r>
    </w:p>
    <w:p w14:paraId="5AC32EEE" w14:textId="2D7138E9" w:rsidR="003F33ED" w:rsidRPr="009B72A1" w:rsidRDefault="00F438B4" w:rsidP="00C11BCD">
      <w:pPr>
        <w:pStyle w:val="Heading1"/>
        <w:rPr>
          <w:lang w:val="en-US"/>
        </w:rPr>
      </w:pPr>
      <w:r>
        <w:rPr>
          <w:lang w:val="en-US"/>
        </w:rPr>
        <w:t>PRACH coverage enhancements</w:t>
      </w:r>
    </w:p>
    <w:p w14:paraId="6135B1F8" w14:textId="12B51E87" w:rsidR="008733A7" w:rsidRPr="00487D63" w:rsidRDefault="00F438B4">
      <w:pPr>
        <w:pStyle w:val="Heading2"/>
        <w:rPr>
          <w:lang w:val="en-US"/>
        </w:rPr>
      </w:pPr>
      <w:r>
        <w:rPr>
          <w:lang w:val="en-US"/>
        </w:rPr>
        <w:t>On the use of the PRACH mask in case of PRACH transmission with preamble repetition</w:t>
      </w:r>
      <w:r w:rsidR="00550670">
        <w:rPr>
          <w:lang w:val="en-US"/>
        </w:rPr>
        <w:t>s</w:t>
      </w:r>
    </w:p>
    <w:p w14:paraId="706278F3" w14:textId="41B99AC8" w:rsidR="007B4829" w:rsidRDefault="00F438B4" w:rsidP="00101FE8">
      <w:r>
        <w:t xml:space="preserve">At the end of RAN1 #115, </w:t>
      </w:r>
      <w:r w:rsidR="00454D8F">
        <w:t>the following agreement was made</w:t>
      </w:r>
      <w:r>
        <w:t xml:space="preserve">, where </w:t>
      </w:r>
      <w:r w:rsidR="00642EB2">
        <w:t>4</w:t>
      </w:r>
      <w:r>
        <w:t xml:space="preserve"> options </w:t>
      </w:r>
      <w:r w:rsidR="0039348F">
        <w:t>f</w:t>
      </w:r>
      <w:r w:rsidR="0039348F" w:rsidRPr="0039348F">
        <w:t>or multiple PRACH transmissions with indication of PRACH mask index</w:t>
      </w:r>
      <w:r w:rsidR="0039348F">
        <w:t xml:space="preserve"> were provided for down-selection</w:t>
      </w:r>
      <w:r w:rsidR="007D5AF2">
        <w:t xml:space="preserve"> [2]</w:t>
      </w:r>
      <w:r w:rsidR="0039348F">
        <w:t xml:space="preserve">. For completeness, the </w:t>
      </w:r>
      <w:r w:rsidR="00642EB2">
        <w:t>4</w:t>
      </w:r>
      <w:r w:rsidR="0039348F">
        <w:t xml:space="preserve"> options are copied bel</w:t>
      </w:r>
      <w:r w:rsidR="006D52C5">
        <w:t>o</w:t>
      </w:r>
      <w:r w:rsidR="0039348F">
        <w:t>w.</w:t>
      </w:r>
    </w:p>
    <w:tbl>
      <w:tblPr>
        <w:tblStyle w:val="TableGrid"/>
        <w:tblW w:w="0" w:type="auto"/>
        <w:tblLook w:val="04A0" w:firstRow="1" w:lastRow="0" w:firstColumn="1" w:lastColumn="0" w:noHBand="0" w:noVBand="1"/>
      </w:tblPr>
      <w:tblGrid>
        <w:gridCol w:w="9629"/>
      </w:tblGrid>
      <w:tr w:rsidR="00F438B4" w14:paraId="23EE5024" w14:textId="77777777" w:rsidTr="00F438B4">
        <w:tc>
          <w:tcPr>
            <w:tcW w:w="9629" w:type="dxa"/>
          </w:tcPr>
          <w:p w14:paraId="67AB1FFF" w14:textId="1F6A0A2C" w:rsidR="00454D8F" w:rsidRPr="00454D8F" w:rsidRDefault="00454D8F" w:rsidP="00454D8F">
            <w:pPr>
              <w:rPr>
                <w:b/>
                <w:bCs/>
                <w:szCs w:val="21"/>
                <w:lang w:val="en-US"/>
              </w:rPr>
            </w:pPr>
            <w:r w:rsidRPr="00454D8F">
              <w:rPr>
                <w:b/>
                <w:bCs/>
                <w:szCs w:val="21"/>
                <w:highlight w:val="green"/>
                <w:lang w:val="en-US"/>
              </w:rPr>
              <w:t>Agreement</w:t>
            </w:r>
          </w:p>
          <w:p w14:paraId="173FEE3C" w14:textId="3A158C10" w:rsidR="00454D8F" w:rsidRPr="00454D8F" w:rsidRDefault="00454D8F" w:rsidP="00454D8F">
            <w:pPr>
              <w:rPr>
                <w:szCs w:val="21"/>
                <w:lang w:val="en-US"/>
              </w:rPr>
            </w:pPr>
            <w:r w:rsidRPr="00454D8F">
              <w:rPr>
                <w:szCs w:val="21"/>
                <w:lang w:val="en-US"/>
              </w:rPr>
              <w:lastRenderedPageBreak/>
              <w:t xml:space="preserve">For multiple PRACH transmissions with indication of PRACH mask index, </w:t>
            </w:r>
            <w:proofErr w:type="gramStart"/>
            <w:r w:rsidRPr="00454D8F">
              <w:rPr>
                <w:szCs w:val="21"/>
                <w:lang w:val="en-US"/>
              </w:rPr>
              <w:t>down-select</w:t>
            </w:r>
            <w:proofErr w:type="gramEnd"/>
            <w:r w:rsidRPr="00454D8F">
              <w:rPr>
                <w:szCs w:val="21"/>
                <w:lang w:val="en-US"/>
              </w:rPr>
              <w:t xml:space="preserve"> one of the following options at RAN1#116</w:t>
            </w:r>
          </w:p>
          <w:p w14:paraId="0AA32661" w14:textId="77777777" w:rsidR="00454D8F" w:rsidRPr="00454D8F" w:rsidRDefault="00454D8F" w:rsidP="00454D8F">
            <w:pPr>
              <w:rPr>
                <w:szCs w:val="21"/>
                <w:lang w:val="en-US"/>
              </w:rPr>
            </w:pPr>
            <w:r w:rsidRPr="00454D8F">
              <w:rPr>
                <w:szCs w:val="21"/>
                <w:lang w:val="en-US"/>
              </w:rPr>
              <w:t>• Option 1: UE applies PRACH mask prior to RO group determination. RO group is determined based on the ROs indicated by the PRACH mask index.</w:t>
            </w:r>
          </w:p>
          <w:p w14:paraId="3003FBA8" w14:textId="61323678" w:rsidR="00454D8F" w:rsidRPr="00454D8F" w:rsidRDefault="00454D8F" w:rsidP="00454D8F">
            <w:pPr>
              <w:rPr>
                <w:szCs w:val="21"/>
                <w:lang w:val="en-US"/>
              </w:rPr>
            </w:pPr>
            <w:r w:rsidRPr="00454D8F">
              <w:rPr>
                <w:szCs w:val="21"/>
                <w:lang w:val="en-US"/>
              </w:rPr>
              <w:t>• Option 2: UE applies PRACH mask after RO group determination. UE transmits PRACH with preamble repetitions only on a RO group with all the ROs indicated by the mask.</w:t>
            </w:r>
          </w:p>
          <w:p w14:paraId="23DA1A26" w14:textId="5E609406" w:rsidR="00454D8F" w:rsidRPr="00454D8F" w:rsidRDefault="00454D8F" w:rsidP="00454D8F">
            <w:pPr>
              <w:rPr>
                <w:szCs w:val="21"/>
                <w:lang w:val="en-US"/>
              </w:rPr>
            </w:pPr>
            <w:r w:rsidRPr="00454D8F">
              <w:rPr>
                <w:szCs w:val="21"/>
                <w:lang w:val="en-US"/>
              </w:rPr>
              <w:t xml:space="preserve">• Option 3: UE applies PRACH mask after RO group determination. UE transmits PRACH with preamble repetitions only on a RO group where at least one RO of this RO group is indicated by the </w:t>
            </w:r>
            <w:proofErr w:type="gramStart"/>
            <w:r w:rsidRPr="00454D8F">
              <w:rPr>
                <w:szCs w:val="21"/>
                <w:lang w:val="en-US"/>
              </w:rPr>
              <w:t>mask</w:t>
            </w:r>
            <w:proofErr w:type="gramEnd"/>
          </w:p>
          <w:p w14:paraId="0129ED8A" w14:textId="77777777" w:rsidR="00454D8F" w:rsidRPr="00454D8F" w:rsidRDefault="00454D8F" w:rsidP="00454D8F">
            <w:pPr>
              <w:rPr>
                <w:szCs w:val="21"/>
                <w:lang w:val="en-US"/>
              </w:rPr>
            </w:pPr>
            <w:r w:rsidRPr="00454D8F">
              <w:rPr>
                <w:szCs w:val="21"/>
                <w:lang w:val="en-US"/>
              </w:rPr>
              <w:t>• Option 4: UE applies PRACH mask after RO group determination. The PRACH mask index indicates one or multiple RO groups for multiple PRACH transmission.</w:t>
            </w:r>
          </w:p>
          <w:p w14:paraId="1123C2A1" w14:textId="3DE04D05" w:rsidR="00F438B4" w:rsidRPr="00454D8F" w:rsidRDefault="00454D8F" w:rsidP="008E0CB6">
            <w:pPr>
              <w:rPr>
                <w:sz w:val="21"/>
                <w:szCs w:val="21"/>
              </w:rPr>
            </w:pPr>
            <w:r w:rsidRPr="00454D8F">
              <w:rPr>
                <w:szCs w:val="21"/>
                <w:lang w:val="en-US"/>
              </w:rPr>
              <w:t>Note: this implies the PRACH mask index indicates the RO group instead of RO.</w:t>
            </w:r>
          </w:p>
        </w:tc>
      </w:tr>
    </w:tbl>
    <w:p w14:paraId="2D2D8966" w14:textId="77777777" w:rsidR="00F438B4" w:rsidRDefault="00F438B4" w:rsidP="00101FE8"/>
    <w:p w14:paraId="6A9DCCD9" w14:textId="6D735E2B" w:rsidR="00E443BD" w:rsidRDefault="00FB481A" w:rsidP="00101FE8">
      <w:r>
        <w:t xml:space="preserve">A detailed analysis of the </w:t>
      </w:r>
      <w:r w:rsidR="00550670">
        <w:t>4</w:t>
      </w:r>
      <w:r>
        <w:t xml:space="preserve"> options follow</w:t>
      </w:r>
      <w:r w:rsidR="00550670">
        <w:t>s</w:t>
      </w:r>
      <w:r>
        <w:t>:</w:t>
      </w:r>
    </w:p>
    <w:p w14:paraId="5A3C8E4A" w14:textId="77777777" w:rsidR="00BD7A77" w:rsidRDefault="00BD7A77" w:rsidP="00312B7A">
      <w:pPr>
        <w:pStyle w:val="ListParagraph"/>
        <w:numPr>
          <w:ilvl w:val="0"/>
          <w:numId w:val="28"/>
        </w:numPr>
        <w:contextualSpacing w:val="0"/>
        <w:rPr>
          <w:rFonts w:eastAsia="Times New Roman"/>
          <w:lang w:val="en-US"/>
        </w:rPr>
      </w:pPr>
      <w:r>
        <w:rPr>
          <w:rFonts w:eastAsia="Times New Roman"/>
          <w:b/>
          <w:bCs/>
          <w:lang w:val="en-US"/>
        </w:rPr>
        <w:t>Option 1</w:t>
      </w:r>
      <w:r>
        <w:rPr>
          <w:rFonts w:eastAsia="Times New Roman"/>
          <w:lang w:val="en-US"/>
        </w:rPr>
        <w:t>:</w:t>
      </w:r>
    </w:p>
    <w:p w14:paraId="602BA0F2" w14:textId="4960D126" w:rsidR="00BD7A77" w:rsidRDefault="00BD7A77" w:rsidP="00312B7A">
      <w:pPr>
        <w:pStyle w:val="ListParagraph"/>
        <w:numPr>
          <w:ilvl w:val="1"/>
          <w:numId w:val="28"/>
        </w:numPr>
        <w:contextualSpacing w:val="0"/>
        <w:rPr>
          <w:rFonts w:eastAsia="Times New Roman"/>
          <w:lang w:val="en-US"/>
        </w:rPr>
      </w:pPr>
      <w:r>
        <w:rPr>
          <w:rFonts w:eastAsia="Times New Roman"/>
          <w:lang w:val="en-US"/>
        </w:rPr>
        <w:t>This option i</w:t>
      </w:r>
      <w:r w:rsidR="00FB481A">
        <w:rPr>
          <w:rFonts w:eastAsia="Times New Roman"/>
          <w:lang w:val="en-US"/>
        </w:rPr>
        <w:t xml:space="preserve">s reasonable at high level </w:t>
      </w:r>
      <w:r>
        <w:rPr>
          <w:rFonts w:eastAsia="Times New Roman"/>
          <w:lang w:val="en-US"/>
        </w:rPr>
        <w:t>and ultimately seems to result in the most literal extension of the legacy behavior to PRACH transmission with preamble repetition</w:t>
      </w:r>
      <w:r w:rsidR="00550670">
        <w:rPr>
          <w:rFonts w:eastAsia="Times New Roman"/>
          <w:lang w:val="en-US"/>
        </w:rPr>
        <w:t>s</w:t>
      </w:r>
      <w:r>
        <w:rPr>
          <w:rFonts w:eastAsia="Times New Roman"/>
          <w:lang w:val="en-US"/>
        </w:rPr>
        <w:t>. However, it also has large spec</w:t>
      </w:r>
      <w:r w:rsidR="00FB481A">
        <w:rPr>
          <w:rFonts w:eastAsia="Times New Roman"/>
          <w:lang w:val="en-US"/>
        </w:rPr>
        <w:t>ification</w:t>
      </w:r>
      <w:r>
        <w:rPr>
          <w:rFonts w:eastAsia="Times New Roman"/>
          <w:lang w:val="en-US"/>
        </w:rPr>
        <w:t xml:space="preserve"> impact, since it would require modifications to the RO sets determination text</w:t>
      </w:r>
      <w:r w:rsidR="00FB481A">
        <w:rPr>
          <w:rFonts w:eastAsia="Times New Roman"/>
          <w:lang w:val="en-US"/>
        </w:rPr>
        <w:t xml:space="preserve"> to be implemented</w:t>
      </w:r>
      <w:r>
        <w:rPr>
          <w:rFonts w:eastAsia="Times New Roman"/>
          <w:lang w:val="en-US"/>
        </w:rPr>
        <w:t xml:space="preserve">. </w:t>
      </w:r>
      <w:r w:rsidR="00FB481A">
        <w:rPr>
          <w:rFonts w:eastAsia="Times New Roman"/>
          <w:lang w:val="en-US"/>
        </w:rPr>
        <w:t>Stability of that text has been achieved only after numerous iterations at the end of Rel-18. Reopening that discussion when other valid alternatives to Option 1 exist does not seem very reasonable nor aligned with the spirit of a maintenance phase.</w:t>
      </w:r>
      <w:r>
        <w:rPr>
          <w:rFonts w:eastAsia="Times New Roman"/>
          <w:lang w:val="en-US"/>
        </w:rPr>
        <w:t xml:space="preserve"> </w:t>
      </w:r>
    </w:p>
    <w:p w14:paraId="04CA4B9E" w14:textId="77777777" w:rsidR="00BD7A77" w:rsidRDefault="00BD7A77" w:rsidP="00312B7A">
      <w:pPr>
        <w:pStyle w:val="ListParagraph"/>
        <w:numPr>
          <w:ilvl w:val="0"/>
          <w:numId w:val="28"/>
        </w:numPr>
        <w:contextualSpacing w:val="0"/>
        <w:rPr>
          <w:rFonts w:eastAsia="Times New Roman"/>
          <w:lang w:val="en-US"/>
        </w:rPr>
      </w:pPr>
      <w:r>
        <w:rPr>
          <w:rFonts w:eastAsia="Times New Roman"/>
          <w:b/>
          <w:bCs/>
          <w:lang w:val="en-US"/>
        </w:rPr>
        <w:t>Option 2</w:t>
      </w:r>
      <w:r>
        <w:rPr>
          <w:rFonts w:eastAsia="Times New Roman"/>
          <w:lang w:val="en-US"/>
        </w:rPr>
        <w:t xml:space="preserve">: </w:t>
      </w:r>
    </w:p>
    <w:p w14:paraId="5FC3AEDC" w14:textId="6F1E45E6" w:rsidR="00BD7A77" w:rsidRDefault="00BD7A77" w:rsidP="00312B7A">
      <w:pPr>
        <w:pStyle w:val="ListParagraph"/>
        <w:numPr>
          <w:ilvl w:val="1"/>
          <w:numId w:val="28"/>
        </w:numPr>
        <w:contextualSpacing w:val="0"/>
        <w:rPr>
          <w:rFonts w:eastAsia="Times New Roman"/>
          <w:lang w:val="en-US"/>
        </w:rPr>
      </w:pPr>
      <w:r>
        <w:rPr>
          <w:rFonts w:eastAsia="Times New Roman"/>
          <w:lang w:val="en-US"/>
        </w:rPr>
        <w:t xml:space="preserve">This option would not require modifications to the RO set determination text and is rather simple to understand. It may also be argued that </w:t>
      </w:r>
      <w:r w:rsidR="00FB481A">
        <w:rPr>
          <w:rFonts w:eastAsia="Times New Roman"/>
          <w:lang w:val="en-US"/>
        </w:rPr>
        <w:t xml:space="preserve">it </w:t>
      </w:r>
      <w:r>
        <w:rPr>
          <w:rFonts w:eastAsia="Times New Roman"/>
          <w:lang w:val="en-US"/>
        </w:rPr>
        <w:t xml:space="preserve">could be </w:t>
      </w:r>
      <w:r w:rsidR="00FB481A">
        <w:rPr>
          <w:rFonts w:eastAsia="Times New Roman"/>
          <w:lang w:val="en-US"/>
        </w:rPr>
        <w:t xml:space="preserve">the result of </w:t>
      </w:r>
      <w:r>
        <w:rPr>
          <w:rFonts w:eastAsia="Times New Roman"/>
          <w:lang w:val="en-US"/>
        </w:rPr>
        <w:t xml:space="preserve">one of the possible readings of the current </w:t>
      </w:r>
      <w:r w:rsidR="00FB481A">
        <w:rPr>
          <w:rFonts w:eastAsia="Times New Roman"/>
          <w:lang w:val="en-US"/>
        </w:rPr>
        <w:t>specification</w:t>
      </w:r>
      <w:r>
        <w:rPr>
          <w:rFonts w:eastAsia="Times New Roman"/>
          <w:lang w:val="en-US"/>
        </w:rPr>
        <w:t xml:space="preserve">, if no modification was introduced (the other one being Option 3a, more details are given later). However, if we </w:t>
      </w:r>
      <w:r w:rsidR="00FB481A">
        <w:rPr>
          <w:rFonts w:eastAsia="Times New Roman"/>
          <w:lang w:val="en-US"/>
        </w:rPr>
        <w:t xml:space="preserve">analyze this option a bit </w:t>
      </w:r>
      <w:r w:rsidR="00221692">
        <w:rPr>
          <w:rFonts w:eastAsia="Times New Roman"/>
          <w:lang w:val="en-US"/>
        </w:rPr>
        <w:t>more,</w:t>
      </w:r>
      <w:r w:rsidR="00FB481A">
        <w:rPr>
          <w:rFonts w:eastAsia="Times New Roman"/>
          <w:lang w:val="en-US"/>
        </w:rPr>
        <w:t xml:space="preserve"> we realize that it</w:t>
      </w:r>
      <w:r>
        <w:rPr>
          <w:rFonts w:eastAsia="Times New Roman"/>
          <w:lang w:val="en-US"/>
        </w:rPr>
        <w:t xml:space="preserve"> also implies that whenever </w:t>
      </w:r>
      <w:r>
        <w:rPr>
          <w:rFonts w:eastAsia="Times New Roman"/>
          <w:b/>
          <w:bCs/>
          <w:lang w:val="en-US"/>
        </w:rPr>
        <w:t>all ROs</w:t>
      </w:r>
      <w:r>
        <w:rPr>
          <w:rFonts w:eastAsia="Times New Roman"/>
          <w:lang w:val="en-US"/>
        </w:rPr>
        <w:t xml:space="preserve"> of a set </w:t>
      </w:r>
      <w:r>
        <w:rPr>
          <w:rFonts w:eastAsia="Times New Roman"/>
          <w:b/>
          <w:bCs/>
          <w:lang w:val="en-US"/>
        </w:rPr>
        <w:t>are not</w:t>
      </w:r>
      <w:r>
        <w:rPr>
          <w:rFonts w:eastAsia="Times New Roman"/>
          <w:lang w:val="en-US"/>
        </w:rPr>
        <w:t xml:space="preserve"> indicated by the mask then this would result in dropping the RO</w:t>
      </w:r>
      <w:r w:rsidR="00FB481A">
        <w:rPr>
          <w:rFonts w:eastAsia="Times New Roman"/>
          <w:lang w:val="en-US"/>
        </w:rPr>
        <w:t xml:space="preserve">(s) indicated by the PRACH mask itself. Even more, </w:t>
      </w:r>
      <w:r>
        <w:rPr>
          <w:rFonts w:eastAsia="Times New Roman"/>
          <w:lang w:val="en-US"/>
        </w:rPr>
        <w:t xml:space="preserve">all </w:t>
      </w:r>
      <w:r w:rsidR="00FB481A">
        <w:rPr>
          <w:rFonts w:eastAsia="Times New Roman"/>
          <w:lang w:val="en-US"/>
        </w:rPr>
        <w:t>the ROs of the corresponding RO set would be dropped</w:t>
      </w:r>
      <w:r>
        <w:rPr>
          <w:rFonts w:eastAsia="Times New Roman"/>
          <w:lang w:val="en-US"/>
        </w:rPr>
        <w:t>, irrespective of whether they are indicated by the mask or not. This would have the following two consequences:</w:t>
      </w:r>
    </w:p>
    <w:p w14:paraId="71180C2E" w14:textId="60B32A1D" w:rsidR="00BD7A77" w:rsidRDefault="00BD7A77" w:rsidP="00312B7A">
      <w:pPr>
        <w:pStyle w:val="ListParagraph"/>
        <w:numPr>
          <w:ilvl w:val="2"/>
          <w:numId w:val="28"/>
        </w:numPr>
        <w:contextualSpacing w:val="0"/>
        <w:rPr>
          <w:rFonts w:eastAsia="Times New Roman"/>
          <w:lang w:val="en-US"/>
        </w:rPr>
      </w:pPr>
      <w:r>
        <w:rPr>
          <w:rFonts w:eastAsia="Times New Roman"/>
          <w:lang w:val="en-US"/>
        </w:rPr>
        <w:t xml:space="preserve">It </w:t>
      </w:r>
      <w:r w:rsidR="00550670">
        <w:rPr>
          <w:rFonts w:eastAsia="Times New Roman"/>
          <w:lang w:val="en-US"/>
        </w:rPr>
        <w:t>may</w:t>
      </w:r>
      <w:r>
        <w:rPr>
          <w:rFonts w:eastAsia="Times New Roman"/>
          <w:lang w:val="en-US"/>
        </w:rPr>
        <w:t xml:space="preserve"> yield a new dropping rule peculiar to PRACH transmission with preamble repetitions</w:t>
      </w:r>
      <w:r w:rsidR="00FB481A">
        <w:rPr>
          <w:rFonts w:eastAsia="Times New Roman"/>
          <w:lang w:val="en-US"/>
        </w:rPr>
        <w:t xml:space="preserve">, e.g., if UE is provided with a PRACH mask </w:t>
      </w:r>
      <w:r w:rsidR="00221692">
        <w:rPr>
          <w:rFonts w:eastAsia="Times New Roman"/>
          <w:lang w:val="en-US"/>
        </w:rPr>
        <w:t xml:space="preserve">that does not indicate at least one RO of an RO set </w:t>
      </w:r>
      <w:r w:rsidR="00FB481A">
        <w:rPr>
          <w:rFonts w:eastAsia="Times New Roman"/>
          <w:lang w:val="en-US"/>
        </w:rPr>
        <w:t xml:space="preserve">the </w:t>
      </w:r>
      <w:r w:rsidR="00221692">
        <w:rPr>
          <w:rFonts w:eastAsia="Times New Roman"/>
          <w:lang w:val="en-US"/>
        </w:rPr>
        <w:t>PRACH transmission with preamble repetitions over that set is dropped</w:t>
      </w:r>
      <w:r>
        <w:rPr>
          <w:rFonts w:eastAsia="Times New Roman"/>
          <w:lang w:val="en-US"/>
        </w:rPr>
        <w:t xml:space="preserve">. This seems to be against current agreements, which stipulate that only existing dropping rules </w:t>
      </w:r>
      <w:r w:rsidR="00221692">
        <w:rPr>
          <w:rFonts w:eastAsia="Times New Roman"/>
          <w:lang w:val="en-US"/>
        </w:rPr>
        <w:t xml:space="preserve">for Rel-15/Rel-16/Rel-17 PRACH </w:t>
      </w:r>
      <w:r>
        <w:rPr>
          <w:rFonts w:eastAsia="Times New Roman"/>
          <w:lang w:val="en-US"/>
        </w:rPr>
        <w:t>are used.</w:t>
      </w:r>
    </w:p>
    <w:p w14:paraId="42982DE2" w14:textId="2CA00A3A" w:rsidR="00BD7A77" w:rsidRDefault="00BD7A77" w:rsidP="00312B7A">
      <w:pPr>
        <w:pStyle w:val="ListParagraph"/>
        <w:numPr>
          <w:ilvl w:val="2"/>
          <w:numId w:val="28"/>
        </w:numPr>
        <w:contextualSpacing w:val="0"/>
        <w:rPr>
          <w:rFonts w:eastAsia="Times New Roman"/>
          <w:lang w:val="en-US"/>
        </w:rPr>
      </w:pPr>
      <w:r>
        <w:rPr>
          <w:rFonts w:eastAsia="Times New Roman"/>
          <w:lang w:val="en-US"/>
        </w:rPr>
        <w:t xml:space="preserve">It would result in a different behavior between </w:t>
      </w:r>
      <w:r w:rsidR="00550670">
        <w:rPr>
          <w:rFonts w:eastAsia="Times New Roman"/>
          <w:lang w:val="en-US"/>
        </w:rPr>
        <w:t>single PRACH transmission</w:t>
      </w:r>
      <w:r>
        <w:rPr>
          <w:rFonts w:eastAsia="Times New Roman"/>
          <w:lang w:val="en-US"/>
        </w:rPr>
        <w:t xml:space="preserve"> and </w:t>
      </w:r>
      <w:r w:rsidR="00550670">
        <w:rPr>
          <w:rFonts w:eastAsia="Times New Roman"/>
          <w:lang w:val="en-US"/>
        </w:rPr>
        <w:t>PRACH transmission with preamble repetitions when</w:t>
      </w:r>
      <w:r>
        <w:rPr>
          <w:rFonts w:eastAsia="Times New Roman"/>
          <w:lang w:val="en-US"/>
        </w:rPr>
        <w:t xml:space="preserve"> it comes to the </w:t>
      </w:r>
      <w:r w:rsidR="00221692">
        <w:rPr>
          <w:rFonts w:eastAsia="Times New Roman"/>
          <w:lang w:val="en-US"/>
        </w:rPr>
        <w:t xml:space="preserve">effect </w:t>
      </w:r>
      <w:r>
        <w:rPr>
          <w:rFonts w:eastAsia="Times New Roman"/>
          <w:lang w:val="en-US"/>
        </w:rPr>
        <w:t xml:space="preserve">of the mask </w:t>
      </w:r>
      <w:r w:rsidR="00221692">
        <w:rPr>
          <w:rFonts w:eastAsia="Times New Roman"/>
          <w:lang w:val="en-US"/>
        </w:rPr>
        <w:t xml:space="preserve">configuration </w:t>
      </w:r>
      <w:r>
        <w:rPr>
          <w:rFonts w:eastAsia="Times New Roman"/>
          <w:lang w:val="en-US"/>
        </w:rPr>
        <w:t xml:space="preserve">itself. Indeed, it would imply that even if some of the ROs </w:t>
      </w:r>
      <w:r w:rsidR="00221692">
        <w:rPr>
          <w:rFonts w:eastAsia="Times New Roman"/>
          <w:lang w:val="en-US"/>
        </w:rPr>
        <w:t xml:space="preserve">of one RO set </w:t>
      </w:r>
      <w:r>
        <w:rPr>
          <w:rFonts w:eastAsia="Times New Roman"/>
          <w:lang w:val="en-US"/>
        </w:rPr>
        <w:t xml:space="preserve">are indicated by the mask, </w:t>
      </w:r>
      <w:r>
        <w:rPr>
          <w:rFonts w:eastAsia="Times New Roman"/>
          <w:u w:val="single"/>
          <w:lang w:val="en-US"/>
        </w:rPr>
        <w:t>but not all</w:t>
      </w:r>
      <w:r>
        <w:rPr>
          <w:rFonts w:eastAsia="Times New Roman"/>
          <w:lang w:val="en-US"/>
        </w:rPr>
        <w:t>, then the PRACH would not be transmitted</w:t>
      </w:r>
      <w:r w:rsidR="00550670">
        <w:rPr>
          <w:rFonts w:eastAsia="Times New Roman"/>
          <w:lang w:val="en-US"/>
        </w:rPr>
        <w:t xml:space="preserve"> in case of PRACH transmission with preamble repetitions </w:t>
      </w:r>
      <w:r>
        <w:rPr>
          <w:rFonts w:eastAsia="Times New Roman"/>
          <w:lang w:val="en-US"/>
        </w:rPr>
        <w:t xml:space="preserve">but would be transmitted </w:t>
      </w:r>
      <w:r w:rsidR="00550670">
        <w:rPr>
          <w:rFonts w:eastAsia="Times New Roman"/>
          <w:lang w:val="en-US"/>
        </w:rPr>
        <w:t>in case of single PRACH transmission</w:t>
      </w:r>
      <w:r>
        <w:rPr>
          <w:rFonts w:eastAsia="Times New Roman"/>
          <w:lang w:val="en-US"/>
        </w:rPr>
        <w:t xml:space="preserve"> (since the MAC procedure prevents fallback between single and multiple PRACH once the choice between this two PRACH modes in made at MAC level).</w:t>
      </w:r>
    </w:p>
    <w:p w14:paraId="6325039A" w14:textId="42F286F2" w:rsidR="00BD7A77" w:rsidRDefault="00BD7A77" w:rsidP="00BD7A77">
      <w:pPr>
        <w:pStyle w:val="ListParagraph"/>
        <w:ind w:left="1440"/>
        <w:rPr>
          <w:rFonts w:eastAsiaTheme="minorHAnsi"/>
          <w:lang w:val="en-US"/>
        </w:rPr>
      </w:pPr>
      <w:r>
        <w:rPr>
          <w:lang w:val="en-US"/>
        </w:rPr>
        <w:t xml:space="preserve">For these reasons, Option 2 </w:t>
      </w:r>
      <w:r w:rsidR="00221692">
        <w:rPr>
          <w:lang w:val="en-US"/>
        </w:rPr>
        <w:t>does not seem a suitable way forward</w:t>
      </w:r>
      <w:r>
        <w:rPr>
          <w:lang w:val="en-US"/>
        </w:rPr>
        <w:t>.</w:t>
      </w:r>
    </w:p>
    <w:p w14:paraId="32B61437" w14:textId="2842D5BA" w:rsidR="00BD7A77" w:rsidRDefault="00BD7A77" w:rsidP="00312B7A">
      <w:pPr>
        <w:pStyle w:val="ListParagraph"/>
        <w:numPr>
          <w:ilvl w:val="0"/>
          <w:numId w:val="28"/>
        </w:numPr>
        <w:contextualSpacing w:val="0"/>
        <w:rPr>
          <w:rFonts w:eastAsia="Times New Roman"/>
          <w:lang w:val="en-US"/>
        </w:rPr>
      </w:pPr>
      <w:r>
        <w:rPr>
          <w:rFonts w:eastAsia="Times New Roman"/>
          <w:b/>
          <w:bCs/>
          <w:lang w:val="en-US"/>
        </w:rPr>
        <w:t>Option 3</w:t>
      </w:r>
      <w:r>
        <w:rPr>
          <w:rFonts w:eastAsia="Times New Roman"/>
          <w:lang w:val="en-US"/>
        </w:rPr>
        <w:t xml:space="preserve">: </w:t>
      </w:r>
    </w:p>
    <w:p w14:paraId="0E325AC6" w14:textId="61C58238" w:rsidR="00BD7A77" w:rsidRDefault="00BD7A77" w:rsidP="00312B7A">
      <w:pPr>
        <w:pStyle w:val="ListParagraph"/>
        <w:numPr>
          <w:ilvl w:val="1"/>
          <w:numId w:val="28"/>
        </w:numPr>
        <w:contextualSpacing w:val="0"/>
        <w:rPr>
          <w:rFonts w:eastAsia="Times New Roman"/>
          <w:lang w:val="en-US"/>
        </w:rPr>
      </w:pPr>
      <w:r>
        <w:rPr>
          <w:rFonts w:eastAsia="Times New Roman"/>
          <w:lang w:val="en-US"/>
        </w:rPr>
        <w:t xml:space="preserve">This option </w:t>
      </w:r>
      <w:r w:rsidR="00454D8F">
        <w:rPr>
          <w:rFonts w:eastAsia="Times New Roman"/>
          <w:lang w:val="en-US"/>
        </w:rPr>
        <w:t>solves all the leftover problems of Option</w:t>
      </w:r>
      <w:r>
        <w:rPr>
          <w:rFonts w:eastAsia="Times New Roman"/>
          <w:lang w:val="en-US"/>
        </w:rPr>
        <w:t xml:space="preserve"> </w:t>
      </w:r>
      <w:r w:rsidR="00454D8F">
        <w:rPr>
          <w:rFonts w:eastAsia="Times New Roman"/>
          <w:lang w:val="en-US"/>
        </w:rPr>
        <w:t>2</w:t>
      </w:r>
      <w:r>
        <w:rPr>
          <w:rFonts w:eastAsia="Times New Roman"/>
          <w:lang w:val="en-US"/>
        </w:rPr>
        <w:t xml:space="preserve">, since if </w:t>
      </w:r>
      <w:r w:rsidR="00221692">
        <w:rPr>
          <w:rFonts w:eastAsia="Times New Roman"/>
          <w:lang w:val="en-US"/>
        </w:rPr>
        <w:t xml:space="preserve">any </w:t>
      </w:r>
      <w:r>
        <w:rPr>
          <w:rFonts w:eastAsia="Times New Roman"/>
          <w:lang w:val="en-US"/>
        </w:rPr>
        <w:t xml:space="preserve">RO </w:t>
      </w:r>
      <w:r w:rsidR="00221692">
        <w:rPr>
          <w:rFonts w:eastAsia="Times New Roman"/>
          <w:lang w:val="en-US"/>
        </w:rPr>
        <w:t xml:space="preserve">of an RO set </w:t>
      </w:r>
      <w:r>
        <w:rPr>
          <w:rFonts w:eastAsia="Times New Roman"/>
          <w:lang w:val="en-US"/>
        </w:rPr>
        <w:t>is indic</w:t>
      </w:r>
      <w:r w:rsidR="00454D8F">
        <w:rPr>
          <w:rFonts w:eastAsia="Times New Roman"/>
          <w:lang w:val="en-US"/>
        </w:rPr>
        <w:t>a</w:t>
      </w:r>
      <w:r>
        <w:rPr>
          <w:rFonts w:eastAsia="Times New Roman"/>
          <w:lang w:val="en-US"/>
        </w:rPr>
        <w:t>ted by the mask</w:t>
      </w:r>
      <w:r w:rsidR="00221692">
        <w:rPr>
          <w:rFonts w:eastAsia="Times New Roman"/>
          <w:lang w:val="en-US"/>
        </w:rPr>
        <w:t>, then the RO set</w:t>
      </w:r>
      <w:r>
        <w:rPr>
          <w:rFonts w:eastAsia="Times New Roman"/>
          <w:lang w:val="en-US"/>
        </w:rPr>
        <w:t xml:space="preserve"> is used</w:t>
      </w:r>
      <w:r w:rsidR="00550670">
        <w:rPr>
          <w:rFonts w:eastAsia="Times New Roman"/>
          <w:lang w:val="en-US"/>
        </w:rPr>
        <w:t xml:space="preserve"> in case of PRACH transmission with preamble repetitions</w:t>
      </w:r>
      <w:r>
        <w:rPr>
          <w:rFonts w:eastAsia="Times New Roman"/>
          <w:lang w:val="en-US"/>
        </w:rPr>
        <w:t xml:space="preserve">. Therefore, behavior across different </w:t>
      </w:r>
      <w:r w:rsidR="00550670">
        <w:rPr>
          <w:rFonts w:eastAsia="Times New Roman"/>
          <w:lang w:val="en-US"/>
        </w:rPr>
        <w:t>PRACH modes</w:t>
      </w:r>
      <w:r>
        <w:rPr>
          <w:rFonts w:eastAsia="Times New Roman"/>
          <w:lang w:val="en-US"/>
        </w:rPr>
        <w:t xml:space="preserve"> is consistent and no new dropping rules peculiar to PRACH transmission with preamble repetitions would be needed. For this reason, it can also be argued that it is the most literal extension of the legacy behavior to PRACH transmission with preamble repetition</w:t>
      </w:r>
      <w:r w:rsidR="00550670">
        <w:rPr>
          <w:rFonts w:eastAsia="Times New Roman"/>
          <w:lang w:val="en-US"/>
        </w:rPr>
        <w:t>s</w:t>
      </w:r>
      <w:r>
        <w:rPr>
          <w:rFonts w:eastAsia="Times New Roman"/>
          <w:lang w:val="en-US"/>
        </w:rPr>
        <w:t>. Spec</w:t>
      </w:r>
      <w:r w:rsidR="00221692">
        <w:rPr>
          <w:rFonts w:eastAsia="Times New Roman"/>
          <w:lang w:val="en-US"/>
        </w:rPr>
        <w:t>ification</w:t>
      </w:r>
      <w:r>
        <w:rPr>
          <w:rFonts w:eastAsia="Times New Roman"/>
          <w:lang w:val="en-US"/>
        </w:rPr>
        <w:t xml:space="preserve"> impact would also be minor, since only additional words in the main sentence introducing the PRACH mask, would be needed to capture it in the spec</w:t>
      </w:r>
      <w:r w:rsidR="00221692">
        <w:rPr>
          <w:rFonts w:eastAsia="Times New Roman"/>
          <w:lang w:val="en-US"/>
        </w:rPr>
        <w:t>ification</w:t>
      </w:r>
      <w:r>
        <w:rPr>
          <w:rFonts w:eastAsia="Times New Roman"/>
          <w:lang w:val="en-US"/>
        </w:rPr>
        <w:t xml:space="preserve">, with no modifications to the RO set determination text. </w:t>
      </w:r>
    </w:p>
    <w:p w14:paraId="3CD11AC6" w14:textId="77777777" w:rsidR="00BD7A77" w:rsidRDefault="00BD7A77" w:rsidP="00312B7A">
      <w:pPr>
        <w:pStyle w:val="ListParagraph"/>
        <w:numPr>
          <w:ilvl w:val="0"/>
          <w:numId w:val="28"/>
        </w:numPr>
        <w:contextualSpacing w:val="0"/>
        <w:rPr>
          <w:rFonts w:eastAsia="Times New Roman"/>
          <w:lang w:val="en-US"/>
        </w:rPr>
      </w:pPr>
      <w:r>
        <w:rPr>
          <w:rFonts w:eastAsia="Times New Roman"/>
          <w:b/>
          <w:bCs/>
          <w:lang w:val="en-US"/>
        </w:rPr>
        <w:t>Option 4</w:t>
      </w:r>
      <w:r>
        <w:rPr>
          <w:rFonts w:eastAsia="Times New Roman"/>
          <w:lang w:val="en-US"/>
        </w:rPr>
        <w:t xml:space="preserve">: </w:t>
      </w:r>
    </w:p>
    <w:p w14:paraId="3CFCE44A" w14:textId="19F468F1" w:rsidR="00BD7A77" w:rsidRDefault="00BD7A77" w:rsidP="00312B7A">
      <w:pPr>
        <w:pStyle w:val="ListParagraph"/>
        <w:numPr>
          <w:ilvl w:val="1"/>
          <w:numId w:val="28"/>
        </w:numPr>
        <w:contextualSpacing w:val="0"/>
        <w:rPr>
          <w:rFonts w:eastAsia="Times New Roman"/>
          <w:lang w:val="en-US"/>
        </w:rPr>
      </w:pPr>
      <w:r>
        <w:rPr>
          <w:rFonts w:eastAsia="Times New Roman"/>
          <w:lang w:val="en-US"/>
        </w:rPr>
        <w:t xml:space="preserve">This option allows a finer RO </w:t>
      </w:r>
      <w:r w:rsidR="00221692">
        <w:rPr>
          <w:rFonts w:eastAsia="Times New Roman"/>
          <w:lang w:val="en-US"/>
        </w:rPr>
        <w:t>set</w:t>
      </w:r>
      <w:r>
        <w:rPr>
          <w:rFonts w:eastAsia="Times New Roman"/>
          <w:lang w:val="en-US"/>
        </w:rPr>
        <w:t xml:space="preserve"> density control, thus it is welcome from a technical point of view especially since RAN1 did not agree on supporting very large configurable time offsets </w:t>
      </w:r>
      <w:r w:rsidR="00221692">
        <w:rPr>
          <w:rFonts w:eastAsia="Times New Roman"/>
          <w:lang w:val="en-US"/>
        </w:rPr>
        <w:t xml:space="preserve">between starting ROs </w:t>
      </w:r>
      <w:r>
        <w:rPr>
          <w:rFonts w:eastAsia="Times New Roman"/>
          <w:lang w:val="en-US"/>
        </w:rPr>
        <w:t xml:space="preserve">in Rel-18 (which would have allowed to configure only one RO set per </w:t>
      </w:r>
      <w:proofErr w:type="gramStart"/>
      <w:r>
        <w:rPr>
          <w:rFonts w:eastAsia="Times New Roman"/>
          <w:lang w:val="en-US"/>
        </w:rPr>
        <w:t>time period</w:t>
      </w:r>
      <w:proofErr w:type="gramEnd"/>
      <w:r>
        <w:rPr>
          <w:rFonts w:eastAsia="Times New Roman"/>
          <w:lang w:val="en-US"/>
        </w:rPr>
        <w:t xml:space="preserve">, if </w:t>
      </w:r>
      <w:r>
        <w:rPr>
          <w:rFonts w:eastAsia="Times New Roman"/>
          <w:lang w:val="en-US"/>
        </w:rPr>
        <w:lastRenderedPageBreak/>
        <w:t>needed). Option 4 would allow this. At the same time, it would open at least two new discussions which may not be aligned with the spirit of the maintenance phase:</w:t>
      </w:r>
    </w:p>
    <w:p w14:paraId="4CCEB3DD" w14:textId="6FA00847" w:rsidR="00BD7A77" w:rsidRDefault="00BD7A77" w:rsidP="00312B7A">
      <w:pPr>
        <w:pStyle w:val="ListParagraph"/>
        <w:numPr>
          <w:ilvl w:val="2"/>
          <w:numId w:val="28"/>
        </w:numPr>
        <w:contextualSpacing w:val="0"/>
        <w:rPr>
          <w:rFonts w:eastAsia="Times New Roman"/>
          <w:lang w:val="en-US"/>
        </w:rPr>
      </w:pPr>
      <w:r>
        <w:rPr>
          <w:rFonts w:eastAsia="Times New Roman"/>
          <w:lang w:val="en-US"/>
        </w:rPr>
        <w:t xml:space="preserve">The PRACH mask may need to indicate starting ROs more than the </w:t>
      </w:r>
      <w:r w:rsidR="00221692">
        <w:rPr>
          <w:rFonts w:eastAsia="Times New Roman"/>
          <w:lang w:val="en-US"/>
        </w:rPr>
        <w:t>RO sets</w:t>
      </w:r>
      <w:r>
        <w:rPr>
          <w:rFonts w:eastAsia="Times New Roman"/>
          <w:lang w:val="en-US"/>
        </w:rPr>
        <w:t>, since we currently have an RO ordering</w:t>
      </w:r>
      <w:r w:rsidR="00610EDF">
        <w:rPr>
          <w:rFonts w:eastAsia="Times New Roman"/>
          <w:lang w:val="en-US"/>
        </w:rPr>
        <w:t xml:space="preserve">, which could naturally be extended to a starting RO ordering, </w:t>
      </w:r>
      <w:r>
        <w:rPr>
          <w:rFonts w:eastAsia="Times New Roman"/>
          <w:lang w:val="en-US"/>
        </w:rPr>
        <w:t xml:space="preserve">but not an RO </w:t>
      </w:r>
      <w:r w:rsidR="00610EDF">
        <w:rPr>
          <w:rFonts w:eastAsia="Times New Roman"/>
          <w:lang w:val="en-US"/>
        </w:rPr>
        <w:t>set</w:t>
      </w:r>
      <w:r>
        <w:rPr>
          <w:rFonts w:eastAsia="Times New Roman"/>
          <w:lang w:val="en-US"/>
        </w:rPr>
        <w:t xml:space="preserve"> ordering.</w:t>
      </w:r>
    </w:p>
    <w:p w14:paraId="30D6FBFA" w14:textId="754DE80C" w:rsidR="00BD7A77" w:rsidRDefault="00BD7A77" w:rsidP="00312B7A">
      <w:pPr>
        <w:pStyle w:val="ListParagraph"/>
        <w:numPr>
          <w:ilvl w:val="2"/>
          <w:numId w:val="28"/>
        </w:numPr>
        <w:contextualSpacing w:val="0"/>
        <w:rPr>
          <w:rFonts w:eastAsia="Times New Roman"/>
          <w:lang w:val="en-US"/>
        </w:rPr>
      </w:pPr>
      <w:r>
        <w:rPr>
          <w:rFonts w:eastAsia="Times New Roman"/>
          <w:lang w:val="en-US"/>
        </w:rPr>
        <w:t>Agreeing on the behavior in case the</w:t>
      </w:r>
      <w:r w:rsidR="00610EDF">
        <w:rPr>
          <w:rFonts w:eastAsia="Times New Roman"/>
          <w:lang w:val="en-US"/>
        </w:rPr>
        <w:t xml:space="preserve"> PRACH</w:t>
      </w:r>
      <w:r>
        <w:rPr>
          <w:rFonts w:eastAsia="Times New Roman"/>
          <w:lang w:val="en-US"/>
        </w:rPr>
        <w:t xml:space="preserve"> mask value is incompatible with the actual number of groups in </w:t>
      </w:r>
      <w:proofErr w:type="gramStart"/>
      <w:r>
        <w:rPr>
          <w:rFonts w:eastAsia="Times New Roman"/>
          <w:lang w:val="en-US"/>
        </w:rPr>
        <w:t>a time period</w:t>
      </w:r>
      <w:proofErr w:type="gramEnd"/>
      <w:r>
        <w:rPr>
          <w:rFonts w:eastAsia="Times New Roman"/>
          <w:lang w:val="en-US"/>
        </w:rPr>
        <w:t xml:space="preserve"> and so on. </w:t>
      </w:r>
    </w:p>
    <w:p w14:paraId="428D85BB" w14:textId="7D5B7C1E" w:rsidR="00BD7A77" w:rsidRDefault="00BD7A77" w:rsidP="00BD7A77">
      <w:pPr>
        <w:ind w:left="1416"/>
        <w:rPr>
          <w:rFonts w:eastAsiaTheme="minorHAnsi"/>
          <w:lang w:val="en-US"/>
        </w:rPr>
      </w:pPr>
      <w:r>
        <w:rPr>
          <w:lang w:val="en-US"/>
        </w:rPr>
        <w:t xml:space="preserve">It is hard to predict whether additional discussions would be needed as well. In this sense, although attractive from a technical perspective, we think it is too late to discuss such option in detail for this </w:t>
      </w:r>
      <w:r w:rsidR="00610EDF">
        <w:rPr>
          <w:lang w:val="en-US"/>
        </w:rPr>
        <w:t>R</w:t>
      </w:r>
      <w:r>
        <w:rPr>
          <w:lang w:val="en-US"/>
        </w:rPr>
        <w:t xml:space="preserve">elease. </w:t>
      </w:r>
      <w:r w:rsidR="00610EDF">
        <w:rPr>
          <w:rFonts w:eastAsia="Times New Roman"/>
          <w:lang w:val="en-US"/>
        </w:rPr>
        <w:t xml:space="preserve">For this reason, we could be open to the discussion, but our preference is Option 3a. Option 4 could be </w:t>
      </w:r>
      <w:r>
        <w:rPr>
          <w:lang w:val="en-US"/>
        </w:rPr>
        <w:t>considered as</w:t>
      </w:r>
      <w:r w:rsidR="00610EDF">
        <w:rPr>
          <w:lang w:val="en-US"/>
        </w:rPr>
        <w:t xml:space="preserve"> </w:t>
      </w:r>
      <w:r>
        <w:rPr>
          <w:lang w:val="en-US"/>
        </w:rPr>
        <w:t>2</w:t>
      </w:r>
      <w:r w:rsidRPr="00BD7A77">
        <w:rPr>
          <w:vertAlign w:val="superscript"/>
          <w:lang w:val="en-US"/>
        </w:rPr>
        <w:t>nd</w:t>
      </w:r>
      <w:r>
        <w:rPr>
          <w:lang w:val="en-US"/>
        </w:rPr>
        <w:t xml:space="preserve"> preference</w:t>
      </w:r>
      <w:r w:rsidR="00610EDF">
        <w:rPr>
          <w:lang w:val="en-US"/>
        </w:rPr>
        <w:t>, justified by technical attractiveness,</w:t>
      </w:r>
      <w:r>
        <w:rPr>
          <w:lang w:val="en-US"/>
        </w:rPr>
        <w:t xml:space="preserve"> if</w:t>
      </w:r>
      <w:r w:rsidR="00610EDF">
        <w:rPr>
          <w:lang w:val="en-US"/>
        </w:rPr>
        <w:t xml:space="preserve"> a consensus can be formed around this option.</w:t>
      </w:r>
    </w:p>
    <w:p w14:paraId="047AB05C" w14:textId="64156EA7" w:rsidR="00610EDF" w:rsidRDefault="00610EDF" w:rsidP="00610EDF">
      <w:pPr>
        <w:rPr>
          <w:b/>
        </w:rPr>
      </w:pPr>
      <w:r w:rsidRPr="00610EDF">
        <w:rPr>
          <w:b/>
        </w:rPr>
        <w:t xml:space="preserve">Proposal </w:t>
      </w:r>
      <w:r>
        <w:rPr>
          <w:b/>
        </w:rPr>
        <w:t>1</w:t>
      </w:r>
      <w:r w:rsidRPr="00610EDF">
        <w:rPr>
          <w:b/>
        </w:rPr>
        <w:t xml:space="preserve">. For </w:t>
      </w:r>
      <w:r w:rsidRPr="00610EDF">
        <w:rPr>
          <w:rFonts w:hint="eastAsia"/>
          <w:b/>
        </w:rPr>
        <w:t>m</w:t>
      </w:r>
      <w:r w:rsidRPr="00610EDF">
        <w:rPr>
          <w:b/>
        </w:rPr>
        <w:t>ultiple PRACH transmissions with indication of PRACH mask index</w:t>
      </w:r>
      <w:r w:rsidRPr="00610EDF">
        <w:rPr>
          <w:rFonts w:hint="eastAsia"/>
          <w:b/>
        </w:rPr>
        <w:t>,</w:t>
      </w:r>
      <w:r w:rsidRPr="00610EDF">
        <w:rPr>
          <w:b/>
        </w:rPr>
        <w:t xml:space="preserve"> </w:t>
      </w:r>
      <w:r>
        <w:rPr>
          <w:b/>
        </w:rPr>
        <w:t>support Option 3 as first preference and Option 4 as second preference.</w:t>
      </w:r>
    </w:p>
    <w:p w14:paraId="3D4E7644" w14:textId="77777777" w:rsidR="00B42E1D" w:rsidRDefault="00B42E1D" w:rsidP="00610EDF">
      <w:pPr>
        <w:rPr>
          <w:bCs/>
        </w:rPr>
      </w:pPr>
    </w:p>
    <w:p w14:paraId="03DF43B8" w14:textId="12B4CDF9" w:rsidR="00CA6CDC" w:rsidRPr="00B42E1D" w:rsidRDefault="00B42E1D" w:rsidP="00610EDF">
      <w:pPr>
        <w:rPr>
          <w:bCs/>
        </w:rPr>
      </w:pPr>
      <w:r w:rsidRPr="00B42E1D">
        <w:rPr>
          <w:bCs/>
        </w:rPr>
        <w:t>The following TP is then proposed to capture Option 3 in Clause 8.1 of TS 38.213.</w:t>
      </w:r>
    </w:p>
    <w:p w14:paraId="75874741" w14:textId="77777777" w:rsidR="00B42E1D" w:rsidRDefault="00B42E1D" w:rsidP="00610EDF">
      <w:pPr>
        <w:rPr>
          <w:b/>
        </w:rPr>
      </w:pPr>
    </w:p>
    <w:p w14:paraId="2EADDD0A" w14:textId="061BDA03" w:rsidR="00B42E1D" w:rsidRDefault="00B42E1D" w:rsidP="00610EDF">
      <w:pPr>
        <w:rPr>
          <w:b/>
        </w:rPr>
      </w:pPr>
      <w:r w:rsidRPr="00610EDF">
        <w:rPr>
          <w:b/>
        </w:rPr>
        <w:t xml:space="preserve">Proposal </w:t>
      </w:r>
      <w:r>
        <w:rPr>
          <w:b/>
        </w:rPr>
        <w:t>2</w:t>
      </w:r>
      <w:r w:rsidRPr="00610EDF">
        <w:rPr>
          <w:b/>
        </w:rPr>
        <w:t xml:space="preserve">. </w:t>
      </w:r>
      <w:r>
        <w:rPr>
          <w:b/>
        </w:rPr>
        <w:t>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B42E1D" w14:paraId="4CD4F82C" w14:textId="77777777" w:rsidTr="00B42E1D">
        <w:tc>
          <w:tcPr>
            <w:tcW w:w="9629" w:type="dxa"/>
          </w:tcPr>
          <w:p w14:paraId="38150F9C" w14:textId="77777777" w:rsidR="00B42E1D" w:rsidRDefault="00B42E1D" w:rsidP="00B42E1D">
            <w:pPr>
              <w:rPr>
                <w:szCs w:val="21"/>
              </w:rPr>
            </w:pPr>
            <w:bookmarkStart w:id="4" w:name="_Hlk150853953"/>
            <w:r>
              <w:rPr>
                <w:rFonts w:hint="eastAsia"/>
                <w:b/>
                <w:bCs/>
              </w:rPr>
              <w:t>R</w:t>
            </w:r>
            <w:r>
              <w:rPr>
                <w:b/>
                <w:bCs/>
              </w:rPr>
              <w:t>easons for changes</w:t>
            </w:r>
            <w:r>
              <w:t>:</w:t>
            </w:r>
            <w:r>
              <w:rPr>
                <w:szCs w:val="21"/>
              </w:rPr>
              <w:t xml:space="preserve"> To capture the agreement on </w:t>
            </w:r>
            <w:r w:rsidRPr="00B42E1D">
              <w:rPr>
                <w:szCs w:val="21"/>
              </w:rPr>
              <w:t>multiple PRACH transmissions with indication of PRACH mask index</w:t>
            </w:r>
            <w:r>
              <w:rPr>
                <w:szCs w:val="21"/>
              </w:rPr>
              <w:t>.</w:t>
            </w:r>
          </w:p>
          <w:p w14:paraId="1B04A712" w14:textId="77777777" w:rsidR="00B42E1D" w:rsidRDefault="00B42E1D" w:rsidP="00B42E1D">
            <w:pPr>
              <w:spacing w:after="120"/>
              <w:rPr>
                <w:szCs w:val="21"/>
              </w:rPr>
            </w:pPr>
            <w:r>
              <w:rPr>
                <w:b/>
                <w:bCs/>
                <w:szCs w:val="21"/>
              </w:rPr>
              <w:t>Summary of change</w:t>
            </w:r>
            <w:r>
              <w:rPr>
                <w:rFonts w:hint="eastAsia"/>
                <w:b/>
                <w:bCs/>
                <w:szCs w:val="21"/>
              </w:rPr>
              <w:t>:</w:t>
            </w:r>
            <w:r>
              <w:rPr>
                <w:b/>
                <w:bCs/>
                <w:szCs w:val="21"/>
              </w:rPr>
              <w:t xml:space="preserve"> </w:t>
            </w:r>
            <w:r>
              <w:rPr>
                <w:szCs w:val="21"/>
              </w:rPr>
              <w:t>Capture the procedure to use the PRACH mask index in case of PRACH transmission with preamble repetitions.</w:t>
            </w:r>
          </w:p>
          <w:p w14:paraId="1C8A1763" w14:textId="77777777" w:rsidR="00B42E1D" w:rsidRDefault="00B42E1D" w:rsidP="00B42E1D">
            <w:pPr>
              <w:spacing w:after="120"/>
              <w:rPr>
                <w:szCs w:val="21"/>
              </w:rPr>
            </w:pPr>
            <w:r>
              <w:rPr>
                <w:b/>
                <w:bCs/>
                <w:szCs w:val="21"/>
              </w:rPr>
              <w:t>Consequences if not approved:</w:t>
            </w:r>
            <w:r>
              <w:rPr>
                <w:szCs w:val="21"/>
              </w:rPr>
              <w:t xml:space="preserve"> Ambiguity between what is indicated by NW in the PRACH mask and what is done by the UE for the PRACH transmission with preamble repetitions.</w:t>
            </w:r>
          </w:p>
          <w:bookmarkEnd w:id="4"/>
          <w:p w14:paraId="102905B9" w14:textId="77777777" w:rsidR="00B42E1D" w:rsidRDefault="00B42E1D" w:rsidP="00610EDF">
            <w:pPr>
              <w:rPr>
                <w:b/>
              </w:rPr>
            </w:pPr>
          </w:p>
          <w:tbl>
            <w:tblPr>
              <w:tblStyle w:val="TableGrid"/>
              <w:tblW w:w="0" w:type="auto"/>
              <w:tblLook w:val="04A0" w:firstRow="1" w:lastRow="0" w:firstColumn="1" w:lastColumn="0" w:noHBand="0" w:noVBand="1"/>
            </w:tblPr>
            <w:tblGrid>
              <w:gridCol w:w="9403"/>
            </w:tblGrid>
            <w:tr w:rsidR="00B42E1D" w14:paraId="1D4043EC" w14:textId="77777777" w:rsidTr="00B42E1D">
              <w:tc>
                <w:tcPr>
                  <w:tcW w:w="9403" w:type="dxa"/>
                </w:tcPr>
                <w:p w14:paraId="66B3D193" w14:textId="77777777" w:rsidR="00B42E1D" w:rsidRDefault="00B42E1D" w:rsidP="00B42E1D">
                  <w:pPr>
                    <w:rPr>
                      <w:sz w:val="28"/>
                      <w:szCs w:val="28"/>
                    </w:rPr>
                  </w:pPr>
                  <w:r>
                    <w:rPr>
                      <w:sz w:val="28"/>
                      <w:szCs w:val="28"/>
                    </w:rPr>
                    <w:t>8.1 Random access preamble</w:t>
                  </w:r>
                </w:p>
                <w:p w14:paraId="1B7BEB17" w14:textId="77777777" w:rsidR="00B42E1D" w:rsidRDefault="00B42E1D" w:rsidP="00B42E1D">
                  <w:pPr>
                    <w:spacing w:after="60"/>
                    <w:jc w:val="center"/>
                    <w:rPr>
                      <w:color w:val="FF0000"/>
                      <w:szCs w:val="21"/>
                    </w:rPr>
                  </w:pPr>
                  <w:r>
                    <w:rPr>
                      <w:color w:val="FF0000"/>
                      <w:szCs w:val="21"/>
                    </w:rPr>
                    <w:t>&lt; Unchanged parts are omitted &gt;</w:t>
                  </w:r>
                </w:p>
                <w:p w14:paraId="6878B9CA" w14:textId="77777777" w:rsidR="00B42E1D" w:rsidRDefault="00B42E1D" w:rsidP="00B42E1D">
                  <w:r>
                    <w:t xml:space="preserve">The PRACH transmission can be on a subset of PRACH occasions associated with a same SS/PBCH block index within an SSB-RO mapping cycle for a UE provided with a PRACH mask index by </w:t>
                  </w:r>
                  <w:proofErr w:type="spellStart"/>
                  <w:r>
                    <w:t>ssb-SharedRO-MaskIndex</w:t>
                  </w:r>
                  <w:proofErr w:type="spellEnd"/>
                  <w:r w:rsidRPr="00B42E1D">
                    <w:rPr>
                      <w:color w:val="FF0000"/>
                      <w:u w:val="single"/>
                    </w:rPr>
                    <w:t xml:space="preserve">, or on set(s) of </w:t>
                  </w:r>
                  <m:oMath>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preamble</m:t>
                        </m:r>
                      </m:sub>
                      <m:sup>
                        <m:r>
                          <w:rPr>
                            <w:rFonts w:ascii="Cambria Math" w:hAnsi="Cambria Math"/>
                            <w:color w:val="FF0000"/>
                            <w:u w:val="single"/>
                          </w:rPr>
                          <m:t>rep</m:t>
                        </m:r>
                      </m:sup>
                    </m:sSubSup>
                  </m:oMath>
                  <w:r w:rsidRPr="00B42E1D">
                    <w:rPr>
                      <w:color w:val="FF0000"/>
                      <w:u w:val="single"/>
                    </w:rPr>
                    <w:t xml:space="preserve"> </w:t>
                  </w:r>
                  <w:r>
                    <w:rPr>
                      <w:color w:val="FF0000"/>
                      <w:u w:val="single"/>
                    </w:rPr>
                    <w:t xml:space="preserve">resources </w:t>
                  </w:r>
                  <w:r w:rsidRPr="00B42E1D">
                    <w:rPr>
                      <w:color w:val="FF0000"/>
                      <w:u w:val="single"/>
                    </w:rPr>
                    <w:t xml:space="preserve">including at least one PRACH occasion indicated by </w:t>
                  </w:r>
                  <w:proofErr w:type="spellStart"/>
                  <w:r w:rsidRPr="00B42E1D">
                    <w:rPr>
                      <w:color w:val="FF0000"/>
                      <w:u w:val="single"/>
                    </w:rPr>
                    <w:t>ssb-SharedRO-MaskIndex</w:t>
                  </w:r>
                  <w:proofErr w:type="spellEnd"/>
                  <w:r w:rsidRPr="00B42E1D">
                    <w:rPr>
                      <w:color w:val="FF0000"/>
                      <w:u w:val="single"/>
                    </w:rPr>
                    <w:t>,</w:t>
                  </w:r>
                  <w:r>
                    <w:t xml:space="preserve"> according to [11, TS 38.321].</w:t>
                  </w:r>
                </w:p>
                <w:p w14:paraId="686C82BA" w14:textId="77777777" w:rsidR="00B42E1D" w:rsidRDefault="00B42E1D" w:rsidP="00B42E1D">
                  <w:pPr>
                    <w:spacing w:after="60"/>
                    <w:jc w:val="center"/>
                    <w:rPr>
                      <w:color w:val="FF0000"/>
                      <w:szCs w:val="21"/>
                    </w:rPr>
                  </w:pPr>
                  <w:r>
                    <w:rPr>
                      <w:color w:val="FF0000"/>
                      <w:szCs w:val="21"/>
                    </w:rPr>
                    <w:t>&lt; Unchanged parts are omitted &gt;</w:t>
                  </w:r>
                </w:p>
                <w:p w14:paraId="04FDF22C" w14:textId="77777777" w:rsidR="00B42E1D" w:rsidRDefault="00B42E1D" w:rsidP="00610EDF">
                  <w:pPr>
                    <w:rPr>
                      <w:b/>
                    </w:rPr>
                  </w:pPr>
                </w:p>
              </w:tc>
            </w:tr>
          </w:tbl>
          <w:p w14:paraId="4E23C1F7" w14:textId="77777777" w:rsidR="00B42E1D" w:rsidRDefault="00B42E1D" w:rsidP="00610EDF">
            <w:pPr>
              <w:rPr>
                <w:b/>
              </w:rPr>
            </w:pPr>
          </w:p>
        </w:tc>
      </w:tr>
    </w:tbl>
    <w:p w14:paraId="47260D51" w14:textId="77777777" w:rsidR="00B42E1D" w:rsidRPr="00610EDF" w:rsidRDefault="00B42E1D" w:rsidP="00610EDF">
      <w:pPr>
        <w:rPr>
          <w:b/>
        </w:rPr>
      </w:pPr>
    </w:p>
    <w:p w14:paraId="1C45D8D7" w14:textId="77777777" w:rsidR="0039348F" w:rsidRPr="007B4829" w:rsidRDefault="0039348F" w:rsidP="00101FE8"/>
    <w:p w14:paraId="64C235A7" w14:textId="625B935D" w:rsidR="000E4343" w:rsidRDefault="000E4343" w:rsidP="000E4343">
      <w:pPr>
        <w:pStyle w:val="Heading2"/>
      </w:pPr>
      <w:r>
        <w:t>Power ramping counter</w:t>
      </w:r>
    </w:p>
    <w:p w14:paraId="6FDA6590" w14:textId="77777777" w:rsidR="007B4829" w:rsidRDefault="007B4829" w:rsidP="007B4829">
      <w:r w:rsidRPr="004F193C">
        <w:t>For single PRACH transmission, if due to power allocation to PUSCH/PUCCH/PRACH/SRS transmissions as described in TS 38.213 clause 7.5, or due to power allocation in EN-DC or NE-DC or NR-DC operation, or due to slot format determination as described in TS 38.213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p>
    <w:p w14:paraId="28772F43" w14:textId="53DC7103" w:rsidR="007B4829" w:rsidRDefault="007B4829" w:rsidP="007B4829">
      <w:r>
        <w:t xml:space="preserve">For multiple PRACH transmissions, the following </w:t>
      </w:r>
      <w:r w:rsidR="00980090">
        <w:t>agreement was made in RAN1 #115</w:t>
      </w:r>
      <w:r w:rsidR="007D5AF2">
        <w:t xml:space="preserve"> [2]</w:t>
      </w:r>
      <w:r w:rsidR="00CC6CC3">
        <w:t>.</w:t>
      </w:r>
    </w:p>
    <w:tbl>
      <w:tblPr>
        <w:tblStyle w:val="TableGrid"/>
        <w:tblW w:w="0" w:type="auto"/>
        <w:tblLook w:val="04A0" w:firstRow="1" w:lastRow="0" w:firstColumn="1" w:lastColumn="0" w:noHBand="0" w:noVBand="1"/>
      </w:tblPr>
      <w:tblGrid>
        <w:gridCol w:w="9629"/>
      </w:tblGrid>
      <w:tr w:rsidR="007B4829" w14:paraId="53A07EE3" w14:textId="77777777" w:rsidTr="00F407D6">
        <w:tc>
          <w:tcPr>
            <w:tcW w:w="9629" w:type="dxa"/>
          </w:tcPr>
          <w:p w14:paraId="74EEA2D3" w14:textId="77777777" w:rsidR="00980090" w:rsidRPr="00980090" w:rsidRDefault="00980090" w:rsidP="00980090">
            <w:pPr>
              <w:spacing w:after="120"/>
              <w:rPr>
                <w:b/>
                <w:bCs/>
                <w:szCs w:val="21"/>
              </w:rPr>
            </w:pPr>
            <w:r w:rsidRPr="00980090">
              <w:rPr>
                <w:b/>
                <w:bCs/>
                <w:szCs w:val="21"/>
                <w:highlight w:val="green"/>
              </w:rPr>
              <w:t>Agreement</w:t>
            </w:r>
          </w:p>
          <w:p w14:paraId="01E96AFF" w14:textId="77777777" w:rsidR="00980090" w:rsidRPr="00980090" w:rsidRDefault="00980090" w:rsidP="00980090">
            <w:pPr>
              <w:spacing w:after="120"/>
              <w:rPr>
                <w:szCs w:val="21"/>
              </w:rPr>
            </w:pPr>
            <w:r w:rsidRPr="00980090">
              <w:rPr>
                <w:szCs w:val="21"/>
              </w:rPr>
              <w:lastRenderedPageBreak/>
              <w:t xml:space="preserve">For multiple PRACH transmissions, </w:t>
            </w:r>
            <w:proofErr w:type="gramStart"/>
            <w:r w:rsidRPr="00980090">
              <w:rPr>
                <w:szCs w:val="21"/>
              </w:rPr>
              <w:t>down-select</w:t>
            </w:r>
            <w:proofErr w:type="gramEnd"/>
            <w:r w:rsidRPr="00980090">
              <w:rPr>
                <w:szCs w:val="21"/>
              </w:rPr>
              <w:t xml:space="preserve"> one of the following options at RAN1#116:</w:t>
            </w:r>
          </w:p>
          <w:p w14:paraId="72BA734E" w14:textId="77777777" w:rsidR="00980090" w:rsidRPr="00980090" w:rsidRDefault="00980090" w:rsidP="00980090">
            <w:pPr>
              <w:spacing w:after="120"/>
              <w:rPr>
                <w:szCs w:val="21"/>
              </w:rPr>
            </w:pPr>
            <w:r w:rsidRPr="00980090">
              <w:rPr>
                <w:szCs w:val="21"/>
              </w:rPr>
              <w:t>Option 1:</w:t>
            </w:r>
          </w:p>
          <w:p w14:paraId="75E659CB" w14:textId="77777777" w:rsidR="00980090" w:rsidRPr="00980090" w:rsidRDefault="00980090" w:rsidP="00980090">
            <w:pPr>
              <w:spacing w:after="120"/>
              <w:ind w:left="284"/>
              <w:rPr>
                <w:szCs w:val="21"/>
              </w:rPr>
            </w:pPr>
            <w:r w:rsidRPr="00980090">
              <w:rPr>
                <w:szCs w:val="21"/>
              </w:rPr>
              <w:t xml:space="preserve">• Layer 1 notifies higher layers to suspend the corresponding power ramping counter when PRACH transmission in </w:t>
            </w:r>
            <w:proofErr w:type="gramStart"/>
            <w:r w:rsidRPr="00980090">
              <w:rPr>
                <w:szCs w:val="21"/>
              </w:rPr>
              <w:t>all of</w:t>
            </w:r>
            <w:proofErr w:type="gramEnd"/>
            <w:r w:rsidRPr="00980090">
              <w:rPr>
                <w:szCs w:val="21"/>
              </w:rPr>
              <w:t xml:space="preserve"> PRACH occasions are dropped or with reduced transmit power.</w:t>
            </w:r>
          </w:p>
          <w:p w14:paraId="210FA53A" w14:textId="77777777" w:rsidR="00980090" w:rsidRPr="00980090" w:rsidRDefault="00980090" w:rsidP="00980090">
            <w:pPr>
              <w:spacing w:after="120"/>
              <w:ind w:left="284"/>
              <w:rPr>
                <w:szCs w:val="21"/>
              </w:rPr>
            </w:pPr>
            <w:r w:rsidRPr="00980090">
              <w:rPr>
                <w:szCs w:val="21"/>
              </w:rPr>
              <w:t>• Layer 1 may notify higher layers to suspend the corresponding power ramping counter when PRACH transmission in any of PRACH occasions are dropped or with reduced transmit power.</w:t>
            </w:r>
          </w:p>
          <w:p w14:paraId="70426BDF" w14:textId="77777777" w:rsidR="00980090" w:rsidRPr="00980090" w:rsidRDefault="00980090" w:rsidP="00980090">
            <w:pPr>
              <w:spacing w:after="120"/>
              <w:rPr>
                <w:szCs w:val="21"/>
              </w:rPr>
            </w:pPr>
            <w:r w:rsidRPr="00980090">
              <w:rPr>
                <w:szCs w:val="21"/>
              </w:rPr>
              <w:t>Option 1a:</w:t>
            </w:r>
          </w:p>
          <w:p w14:paraId="3F3146FE" w14:textId="77777777" w:rsidR="00980090" w:rsidRPr="00980090" w:rsidRDefault="00980090" w:rsidP="00980090">
            <w:pPr>
              <w:spacing w:after="120"/>
              <w:ind w:left="284"/>
              <w:rPr>
                <w:szCs w:val="21"/>
              </w:rPr>
            </w:pPr>
            <w:r w:rsidRPr="00980090">
              <w:rPr>
                <w:szCs w:val="21"/>
              </w:rPr>
              <w:t xml:space="preserve">• Layer 1 notifies higher layers to suspend the corresponding power ramping counter when PRACH transmission in </w:t>
            </w:r>
            <w:proofErr w:type="gramStart"/>
            <w:r w:rsidRPr="00980090">
              <w:rPr>
                <w:szCs w:val="21"/>
              </w:rPr>
              <w:t>all of</w:t>
            </w:r>
            <w:proofErr w:type="gramEnd"/>
            <w:r w:rsidRPr="00980090">
              <w:rPr>
                <w:szCs w:val="21"/>
              </w:rPr>
              <w:t xml:space="preserve"> PRACH occasions are dropped.</w:t>
            </w:r>
          </w:p>
          <w:p w14:paraId="73500B94" w14:textId="77777777" w:rsidR="007B4829" w:rsidRDefault="00980090" w:rsidP="00980090">
            <w:pPr>
              <w:spacing w:after="120"/>
              <w:ind w:left="284"/>
              <w:rPr>
                <w:szCs w:val="21"/>
              </w:rPr>
            </w:pPr>
            <w:r w:rsidRPr="00980090">
              <w:rPr>
                <w:szCs w:val="21"/>
              </w:rPr>
              <w:t>• Layer 1 may notify higher layers to suspend the corresponding power ramping counter when PRACH transmission on part of PRACH occasions are dropped or when PRACH transmission in any of PRACH occasions is with reduced transmit power.</w:t>
            </w:r>
          </w:p>
          <w:p w14:paraId="565129C8" w14:textId="77777777" w:rsidR="00980090" w:rsidRPr="00980090" w:rsidRDefault="00980090" w:rsidP="00980090">
            <w:pPr>
              <w:spacing w:after="120"/>
              <w:rPr>
                <w:rFonts w:ascii="Times" w:hAnsi="Times" w:cs="Times"/>
                <w:szCs w:val="21"/>
                <w:lang w:val="en-US"/>
              </w:rPr>
            </w:pPr>
            <w:r w:rsidRPr="00980090">
              <w:rPr>
                <w:rFonts w:ascii="Times" w:hAnsi="Times" w:cs="Times"/>
                <w:szCs w:val="21"/>
                <w:lang w:val="en-US"/>
              </w:rPr>
              <w:t>Option 2:</w:t>
            </w:r>
          </w:p>
          <w:p w14:paraId="02BCCD9A" w14:textId="77777777" w:rsidR="00980090" w:rsidRPr="00980090" w:rsidRDefault="00980090" w:rsidP="00980090">
            <w:pPr>
              <w:spacing w:after="120"/>
              <w:ind w:left="284"/>
              <w:rPr>
                <w:rFonts w:ascii="Times" w:hAnsi="Times" w:cs="Times"/>
                <w:szCs w:val="21"/>
                <w:lang w:val="en-US"/>
              </w:rPr>
            </w:pPr>
            <w:r w:rsidRPr="00980090">
              <w:rPr>
                <w:rFonts w:ascii="Times" w:hAnsi="Times" w:cs="Times"/>
                <w:szCs w:val="21"/>
                <w:lang w:val="en-US"/>
              </w:rPr>
              <w:t>• Layer 1 may notify higher layers to suspend the corresponding power ramping counter when PRACH transmission in at least one PRACH occasion is dropped or with reduced transmit power.</w:t>
            </w:r>
          </w:p>
          <w:p w14:paraId="20284EA9" w14:textId="77777777" w:rsidR="00980090" w:rsidRPr="00980090" w:rsidRDefault="00980090" w:rsidP="00980090">
            <w:pPr>
              <w:spacing w:after="120"/>
              <w:ind w:left="284"/>
              <w:rPr>
                <w:rFonts w:ascii="Times" w:hAnsi="Times" w:cs="Times"/>
                <w:szCs w:val="21"/>
                <w:lang w:val="en-US"/>
              </w:rPr>
            </w:pPr>
            <w:r w:rsidRPr="00980090">
              <w:rPr>
                <w:rFonts w:ascii="Times" w:hAnsi="Times" w:cs="Times"/>
                <w:szCs w:val="21"/>
                <w:lang w:val="en-US"/>
              </w:rPr>
              <w:t>Note: this implies it’s up to UE implementation.</w:t>
            </w:r>
          </w:p>
          <w:p w14:paraId="455E6856" w14:textId="77777777" w:rsidR="00980090" w:rsidRPr="00980090" w:rsidRDefault="00980090" w:rsidP="00980090">
            <w:pPr>
              <w:spacing w:after="120"/>
              <w:rPr>
                <w:rFonts w:ascii="Times" w:hAnsi="Times" w:cs="Times"/>
                <w:szCs w:val="21"/>
                <w:lang w:val="en-US"/>
              </w:rPr>
            </w:pPr>
            <w:r w:rsidRPr="00980090">
              <w:rPr>
                <w:rFonts w:ascii="Times" w:hAnsi="Times" w:cs="Times"/>
                <w:szCs w:val="21"/>
                <w:lang w:val="en-US"/>
              </w:rPr>
              <w:t>Option 2a:</w:t>
            </w:r>
          </w:p>
          <w:p w14:paraId="51D58BE6" w14:textId="77777777" w:rsidR="00980090" w:rsidRPr="00980090" w:rsidRDefault="00980090" w:rsidP="00980090">
            <w:pPr>
              <w:spacing w:after="120"/>
              <w:ind w:left="284"/>
              <w:rPr>
                <w:rFonts w:ascii="Times" w:hAnsi="Times" w:cs="Times"/>
                <w:szCs w:val="21"/>
                <w:lang w:val="en-US"/>
              </w:rPr>
            </w:pPr>
            <w:r w:rsidRPr="00980090">
              <w:rPr>
                <w:rFonts w:ascii="Times" w:hAnsi="Times" w:cs="Times"/>
                <w:szCs w:val="21"/>
                <w:lang w:val="en-US"/>
              </w:rPr>
              <w:t>• Layer 1 may notify higher layers to suspend the corresponding power ramping counter when PRACH transmission in at least one PRACH occasion is with reduced transmit power.</w:t>
            </w:r>
          </w:p>
          <w:p w14:paraId="0864DC89" w14:textId="77777777" w:rsidR="00980090" w:rsidRPr="00980090" w:rsidRDefault="00980090" w:rsidP="00980090">
            <w:pPr>
              <w:spacing w:after="120"/>
              <w:ind w:left="284"/>
              <w:rPr>
                <w:rFonts w:ascii="Times" w:hAnsi="Times" w:cs="Times"/>
                <w:szCs w:val="21"/>
                <w:lang w:val="en-US"/>
              </w:rPr>
            </w:pPr>
            <w:r w:rsidRPr="00980090">
              <w:rPr>
                <w:rFonts w:ascii="Times" w:hAnsi="Times" w:cs="Times"/>
                <w:szCs w:val="21"/>
                <w:lang w:val="en-US"/>
              </w:rPr>
              <w:t>• Layer 1 notifies higher layers to suspend the corresponding power ramping counter when PRACH transmission in at least one PRACH occasion is dropped.</w:t>
            </w:r>
          </w:p>
          <w:p w14:paraId="206D2F6A" w14:textId="77777777" w:rsidR="00980090" w:rsidRPr="00980090" w:rsidRDefault="00980090" w:rsidP="00980090">
            <w:pPr>
              <w:spacing w:after="120"/>
              <w:rPr>
                <w:rFonts w:ascii="Times" w:hAnsi="Times" w:cs="Times"/>
                <w:szCs w:val="21"/>
                <w:lang w:val="en-US"/>
              </w:rPr>
            </w:pPr>
            <w:r w:rsidRPr="00980090">
              <w:rPr>
                <w:rFonts w:ascii="Times" w:hAnsi="Times" w:cs="Times"/>
                <w:szCs w:val="21"/>
                <w:lang w:val="en-US"/>
              </w:rPr>
              <w:t>Option 3:</w:t>
            </w:r>
          </w:p>
          <w:p w14:paraId="17C0BF77" w14:textId="77777777" w:rsidR="00980090" w:rsidRPr="00980090" w:rsidRDefault="00980090" w:rsidP="00980090">
            <w:pPr>
              <w:spacing w:after="120"/>
              <w:ind w:left="284"/>
              <w:rPr>
                <w:rFonts w:ascii="Times" w:hAnsi="Times" w:cs="Times"/>
                <w:szCs w:val="21"/>
                <w:lang w:val="en-US"/>
              </w:rPr>
            </w:pPr>
            <w:r w:rsidRPr="00980090">
              <w:rPr>
                <w:rFonts w:ascii="Times" w:hAnsi="Times" w:cs="Times"/>
                <w:szCs w:val="21"/>
                <w:lang w:val="en-US"/>
              </w:rPr>
              <w:t xml:space="preserve">• Layer 1 notifies higher layers to suspend the corresponding power ramping counter when PRACH transmission in </w:t>
            </w:r>
            <w:proofErr w:type="gramStart"/>
            <w:r w:rsidRPr="00980090">
              <w:rPr>
                <w:rFonts w:ascii="Times" w:hAnsi="Times" w:cs="Times"/>
                <w:szCs w:val="21"/>
                <w:lang w:val="en-US"/>
              </w:rPr>
              <w:t>all of</w:t>
            </w:r>
            <w:proofErr w:type="gramEnd"/>
            <w:r w:rsidRPr="00980090">
              <w:rPr>
                <w:rFonts w:ascii="Times" w:hAnsi="Times" w:cs="Times"/>
                <w:szCs w:val="21"/>
                <w:lang w:val="en-US"/>
              </w:rPr>
              <w:t xml:space="preserve"> PRACH occasions are dropped.</w:t>
            </w:r>
          </w:p>
          <w:p w14:paraId="587DF66B" w14:textId="77777777" w:rsidR="00980090" w:rsidRPr="00980090" w:rsidRDefault="00980090" w:rsidP="00980090">
            <w:pPr>
              <w:spacing w:after="120"/>
              <w:ind w:left="284"/>
              <w:rPr>
                <w:rFonts w:ascii="Times" w:hAnsi="Times" w:cs="Times"/>
                <w:szCs w:val="21"/>
                <w:lang w:val="en-US"/>
              </w:rPr>
            </w:pPr>
            <w:r w:rsidRPr="00980090">
              <w:rPr>
                <w:rFonts w:ascii="Times" w:hAnsi="Times" w:cs="Times"/>
                <w:szCs w:val="21"/>
                <w:lang w:val="en-US"/>
              </w:rPr>
              <w:t xml:space="preserve">• Layer 1 may notify higher layers to suspend the corresponding power ramping counter when PRACH transmission in </w:t>
            </w:r>
            <w:proofErr w:type="gramStart"/>
            <w:r w:rsidRPr="00980090">
              <w:rPr>
                <w:rFonts w:ascii="Times" w:hAnsi="Times" w:cs="Times"/>
                <w:szCs w:val="21"/>
                <w:lang w:val="en-US"/>
              </w:rPr>
              <w:t>all of</w:t>
            </w:r>
            <w:proofErr w:type="gramEnd"/>
            <w:r w:rsidRPr="00980090">
              <w:rPr>
                <w:rFonts w:ascii="Times" w:hAnsi="Times" w:cs="Times"/>
                <w:szCs w:val="21"/>
                <w:lang w:val="en-US"/>
              </w:rPr>
              <w:t xml:space="preserve"> PRACH occasions are with reduced transmit power.</w:t>
            </w:r>
          </w:p>
          <w:p w14:paraId="2B9D7BBB" w14:textId="73635DEE" w:rsidR="00980090" w:rsidRPr="00980090" w:rsidRDefault="00980090" w:rsidP="00980090">
            <w:pPr>
              <w:spacing w:after="120"/>
              <w:rPr>
                <w:rFonts w:ascii="Times" w:hAnsi="Times" w:cs="Times"/>
                <w:szCs w:val="21"/>
                <w:lang w:val="en-US"/>
              </w:rPr>
            </w:pPr>
            <w:r w:rsidRPr="00980090">
              <w:rPr>
                <w:rFonts w:ascii="Times" w:hAnsi="Times" w:cs="Times"/>
                <w:szCs w:val="21"/>
                <w:lang w:val="en-US"/>
              </w:rPr>
              <w:t>Note: whether any of the above options have specification impact is a separate discussion.</w:t>
            </w:r>
          </w:p>
        </w:tc>
      </w:tr>
    </w:tbl>
    <w:p w14:paraId="4F30AF05" w14:textId="77777777" w:rsidR="007B4829" w:rsidRDefault="007B4829" w:rsidP="007B4829"/>
    <w:p w14:paraId="19B72384" w14:textId="35F1412C" w:rsidR="007B4829" w:rsidRDefault="00974971" w:rsidP="007B4829">
      <w:r>
        <w:t xml:space="preserve">Therein </w:t>
      </w:r>
      <w:r w:rsidR="000A1D81">
        <w:t>five</w:t>
      </w:r>
      <w:r w:rsidR="007B4829">
        <w:t xml:space="preserve"> alternatives are presented,</w:t>
      </w:r>
      <w:r w:rsidR="000A1D81">
        <w:t xml:space="preserve"> each with a different specification impact. </w:t>
      </w:r>
    </w:p>
    <w:p w14:paraId="39B64A0B" w14:textId="4F056D5D" w:rsidR="000A1D81" w:rsidRDefault="000A1D81" w:rsidP="007B4829">
      <w:r>
        <w:t>Current specification states (Clause 7.4 of TS 38.213)</w:t>
      </w:r>
    </w:p>
    <w:tbl>
      <w:tblPr>
        <w:tblStyle w:val="TableGrid"/>
        <w:tblW w:w="0" w:type="auto"/>
        <w:tblLook w:val="04A0" w:firstRow="1" w:lastRow="0" w:firstColumn="1" w:lastColumn="0" w:noHBand="0" w:noVBand="1"/>
      </w:tblPr>
      <w:tblGrid>
        <w:gridCol w:w="9629"/>
      </w:tblGrid>
      <w:tr w:rsidR="000A1D81" w14:paraId="59546009" w14:textId="77777777" w:rsidTr="000A1D81">
        <w:tc>
          <w:tcPr>
            <w:tcW w:w="9629" w:type="dxa"/>
          </w:tcPr>
          <w:p w14:paraId="3A8D49C8" w14:textId="7C894E44" w:rsidR="000A1D81" w:rsidRDefault="000A1D81" w:rsidP="007B4829">
            <w:r>
              <w:t>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tc>
      </w:tr>
    </w:tbl>
    <w:p w14:paraId="2FC56F29" w14:textId="77777777" w:rsidR="000A1D81" w:rsidRDefault="000A1D81" w:rsidP="007B4829"/>
    <w:p w14:paraId="54539DAA" w14:textId="02C0BED1" w:rsidR="000A1D81" w:rsidRDefault="000A1D81" w:rsidP="007B4829">
      <w:r>
        <w:t>From our perspective, two approaches could be chosen depending on what type of behaviour extension RAN1 should pursue when moving from single PRACH to PRACH transmission with preamble repetitions:</w:t>
      </w:r>
    </w:p>
    <w:p w14:paraId="696F48D5" w14:textId="2FA3DA60" w:rsidR="000A1D81" w:rsidRDefault="000A1D81" w:rsidP="00312B7A">
      <w:pPr>
        <w:pStyle w:val="ListParagraph"/>
        <w:numPr>
          <w:ilvl w:val="0"/>
          <w:numId w:val="29"/>
        </w:numPr>
      </w:pPr>
      <w:r>
        <w:t xml:space="preserve">No, </w:t>
      </w:r>
      <w:proofErr w:type="spellStart"/>
      <w:r>
        <w:t>or</w:t>
      </w:r>
      <w:proofErr w:type="spellEnd"/>
      <w:r>
        <w:t xml:space="preserve"> </w:t>
      </w:r>
      <w:proofErr w:type="spellStart"/>
      <w:r>
        <w:t>minimal</w:t>
      </w:r>
      <w:proofErr w:type="spellEnd"/>
      <w:r>
        <w:t xml:space="preserve">, </w:t>
      </w:r>
      <w:proofErr w:type="spellStart"/>
      <w:r>
        <w:t>specification</w:t>
      </w:r>
      <w:proofErr w:type="spellEnd"/>
      <w:r>
        <w:t xml:space="preserve"> </w:t>
      </w:r>
      <w:proofErr w:type="spellStart"/>
      <w:r>
        <w:t>impact</w:t>
      </w:r>
      <w:proofErr w:type="spellEnd"/>
      <w:r>
        <w:t>.</w:t>
      </w:r>
    </w:p>
    <w:p w14:paraId="0B3009A8" w14:textId="74FB14ED" w:rsidR="000A1D81" w:rsidRDefault="000A1D81" w:rsidP="00312B7A">
      <w:pPr>
        <w:pStyle w:val="ListParagraph"/>
        <w:numPr>
          <w:ilvl w:val="1"/>
          <w:numId w:val="29"/>
        </w:numPr>
        <w:ind w:left="1491" w:hanging="357"/>
      </w:pPr>
      <w:r>
        <w:t xml:space="preserve">In </w:t>
      </w:r>
      <w:proofErr w:type="spellStart"/>
      <w:r>
        <w:t>this</w:t>
      </w:r>
      <w:proofErr w:type="spellEnd"/>
      <w:r>
        <w:t xml:space="preserve"> case, </w:t>
      </w:r>
      <w:proofErr w:type="spellStart"/>
      <w:r>
        <w:t>the</w:t>
      </w:r>
      <w:proofErr w:type="spellEnd"/>
      <w:r>
        <w:t xml:space="preserve"> </w:t>
      </w:r>
      <w:proofErr w:type="spellStart"/>
      <w:r>
        <w:t>impact</w:t>
      </w:r>
      <w:proofErr w:type="spellEnd"/>
      <w:r>
        <w:t xml:space="preserve"> of </w:t>
      </w:r>
      <w:proofErr w:type="spellStart"/>
      <w:r>
        <w:t>what</w:t>
      </w:r>
      <w:proofErr w:type="spellEnd"/>
      <w:r>
        <w:t xml:space="preserve"> </w:t>
      </w:r>
      <w:proofErr w:type="spellStart"/>
      <w:r>
        <w:t>the</w:t>
      </w:r>
      <w:proofErr w:type="spellEnd"/>
      <w:r>
        <w:t xml:space="preserve"> UE </w:t>
      </w:r>
      <w:proofErr w:type="spellStart"/>
      <w:r>
        <w:t>does</w:t>
      </w:r>
      <w:proofErr w:type="spellEnd"/>
      <w:r>
        <w:t xml:space="preserve"> for </w:t>
      </w:r>
      <w:proofErr w:type="spellStart"/>
      <w:r>
        <w:t>the</w:t>
      </w:r>
      <w:proofErr w:type="spellEnd"/>
      <w:r>
        <w:t xml:space="preserve"> single transmission </w:t>
      </w:r>
      <w:proofErr w:type="spellStart"/>
      <w:r>
        <w:t>occasion</w:t>
      </w:r>
      <w:proofErr w:type="spellEnd"/>
      <w:r>
        <w:t xml:space="preserve"> is </w:t>
      </w:r>
      <w:proofErr w:type="spellStart"/>
      <w:r>
        <w:t>kept</w:t>
      </w:r>
      <w:proofErr w:type="spellEnd"/>
      <w:r>
        <w:t xml:space="preserve"> </w:t>
      </w:r>
      <w:proofErr w:type="spellStart"/>
      <w:r>
        <w:t>identical</w:t>
      </w:r>
      <w:proofErr w:type="spellEnd"/>
      <w:r>
        <w:t xml:space="preserve"> </w:t>
      </w:r>
      <w:proofErr w:type="spellStart"/>
      <w:r>
        <w:t>between</w:t>
      </w:r>
      <w:proofErr w:type="spellEnd"/>
      <w:r>
        <w:t xml:space="preserve"> single PRACH and PRACH </w:t>
      </w:r>
      <w:proofErr w:type="spellStart"/>
      <w:r>
        <w:t>with</w:t>
      </w:r>
      <w:proofErr w:type="spellEnd"/>
      <w:r>
        <w:t xml:space="preserve"> </w:t>
      </w:r>
      <w:proofErr w:type="spellStart"/>
      <w:r>
        <w:t>preamble</w:t>
      </w:r>
      <w:proofErr w:type="spellEnd"/>
      <w:r>
        <w:t xml:space="preserve"> </w:t>
      </w:r>
      <w:proofErr w:type="spellStart"/>
      <w:r>
        <w:t>repetitions</w:t>
      </w:r>
      <w:proofErr w:type="spellEnd"/>
      <w:r>
        <w:t xml:space="preserve">. </w:t>
      </w:r>
    </w:p>
    <w:p w14:paraId="4ADA8478" w14:textId="00CFFF39" w:rsidR="000A1D81" w:rsidRDefault="000A1D81" w:rsidP="00312B7A">
      <w:pPr>
        <w:pStyle w:val="ListParagraph"/>
        <w:numPr>
          <w:ilvl w:val="0"/>
          <w:numId w:val="29"/>
        </w:numPr>
      </w:pPr>
      <w:proofErr w:type="spellStart"/>
      <w:r>
        <w:t>Logical</w:t>
      </w:r>
      <w:proofErr w:type="spellEnd"/>
      <w:r>
        <w:t xml:space="preserve"> </w:t>
      </w:r>
      <w:proofErr w:type="spellStart"/>
      <w:r>
        <w:t>extension</w:t>
      </w:r>
      <w:proofErr w:type="spellEnd"/>
      <w:r>
        <w:t xml:space="preserve"> of </w:t>
      </w:r>
      <w:proofErr w:type="spellStart"/>
      <w:r>
        <w:t>the</w:t>
      </w:r>
      <w:proofErr w:type="spellEnd"/>
      <w:r>
        <w:t xml:space="preserve"> </w:t>
      </w:r>
      <w:proofErr w:type="spellStart"/>
      <w:r>
        <w:t>behavior</w:t>
      </w:r>
      <w:proofErr w:type="spellEnd"/>
      <w:r>
        <w:t xml:space="preserve"> for single PRACH</w:t>
      </w:r>
    </w:p>
    <w:p w14:paraId="6BD8524B" w14:textId="370C3B8B" w:rsidR="000A1D81" w:rsidRDefault="000A1D81" w:rsidP="00312B7A">
      <w:pPr>
        <w:pStyle w:val="ListParagraph"/>
        <w:numPr>
          <w:ilvl w:val="1"/>
          <w:numId w:val="29"/>
        </w:numPr>
        <w:ind w:left="1491" w:hanging="357"/>
      </w:pPr>
      <w:r>
        <w:lastRenderedPageBreak/>
        <w:t xml:space="preserve">In </w:t>
      </w:r>
      <w:proofErr w:type="spellStart"/>
      <w:r>
        <w:t>this</w:t>
      </w:r>
      <w:proofErr w:type="spellEnd"/>
      <w:r>
        <w:t xml:space="preserve"> case, </w:t>
      </w:r>
      <w:proofErr w:type="spellStart"/>
      <w:r>
        <w:t>what</w:t>
      </w:r>
      <w:proofErr w:type="spellEnd"/>
      <w:r>
        <w:t xml:space="preserve"> </w:t>
      </w:r>
      <w:proofErr w:type="spellStart"/>
      <w:r>
        <w:t>happens</w:t>
      </w:r>
      <w:proofErr w:type="spellEnd"/>
      <w:r>
        <w:t xml:space="preserve"> for </w:t>
      </w:r>
      <w:proofErr w:type="spellStart"/>
      <w:r>
        <w:t>the</w:t>
      </w:r>
      <w:proofErr w:type="spellEnd"/>
      <w:r>
        <w:t xml:space="preserve"> single transmission </w:t>
      </w:r>
      <w:proofErr w:type="spellStart"/>
      <w:r>
        <w:t>occasion</w:t>
      </w:r>
      <w:proofErr w:type="spellEnd"/>
      <w:r>
        <w:t xml:space="preserve"> in case of single PRACH </w:t>
      </w:r>
      <w:proofErr w:type="spellStart"/>
      <w:r>
        <w:t>should</w:t>
      </w:r>
      <w:proofErr w:type="spellEnd"/>
      <w:r>
        <w:t xml:space="preserve"> </w:t>
      </w:r>
      <w:proofErr w:type="spellStart"/>
      <w:r>
        <w:t>happen</w:t>
      </w:r>
      <w:proofErr w:type="spellEnd"/>
      <w:r>
        <w:t xml:space="preserve"> for </w:t>
      </w:r>
      <w:proofErr w:type="spellStart"/>
      <w:r>
        <w:t>all</w:t>
      </w:r>
      <w:proofErr w:type="spellEnd"/>
      <w:r>
        <w:t xml:space="preserve"> </w:t>
      </w:r>
      <w:proofErr w:type="spellStart"/>
      <w:r>
        <w:t>the</w:t>
      </w:r>
      <w:proofErr w:type="spellEnd"/>
      <w:r>
        <w:t xml:space="preserve"> transmission </w:t>
      </w:r>
      <w:proofErr w:type="spellStart"/>
      <w:r>
        <w:t>occasions</w:t>
      </w:r>
      <w:proofErr w:type="spellEnd"/>
      <w:r>
        <w:t xml:space="preserve"> in a RO set for </w:t>
      </w:r>
      <w:proofErr w:type="spellStart"/>
      <w:r>
        <w:t>the</w:t>
      </w:r>
      <w:proofErr w:type="spellEnd"/>
      <w:r>
        <w:t xml:space="preserve"> PRACH transmission </w:t>
      </w:r>
      <w:proofErr w:type="spellStart"/>
      <w:r>
        <w:t>with</w:t>
      </w:r>
      <w:proofErr w:type="spellEnd"/>
      <w:r>
        <w:t xml:space="preserve"> </w:t>
      </w:r>
      <w:proofErr w:type="spellStart"/>
      <w:r>
        <w:t>preamble</w:t>
      </w:r>
      <w:proofErr w:type="spellEnd"/>
      <w:r>
        <w:t xml:space="preserve"> </w:t>
      </w:r>
      <w:proofErr w:type="spellStart"/>
      <w:r>
        <w:t>repetitions</w:t>
      </w:r>
      <w:proofErr w:type="spellEnd"/>
      <w:r>
        <w:t>.</w:t>
      </w:r>
    </w:p>
    <w:p w14:paraId="3BD1CF3A" w14:textId="77777777" w:rsidR="000A1D81" w:rsidRDefault="000A1D81" w:rsidP="000A1D81">
      <w:pPr>
        <w:pStyle w:val="ListParagraph"/>
        <w:ind w:left="1491"/>
      </w:pPr>
    </w:p>
    <w:p w14:paraId="08B218E3" w14:textId="77777777" w:rsidR="000B3C58" w:rsidRDefault="000A1D81" w:rsidP="000A1D81">
      <w:r>
        <w:t xml:space="preserve">In this context, </w:t>
      </w:r>
    </w:p>
    <w:p w14:paraId="35544565" w14:textId="1E8E3FF1" w:rsidR="000A1D81" w:rsidRDefault="000B3C58" w:rsidP="00312B7A">
      <w:pPr>
        <w:pStyle w:val="ListParagraph"/>
        <w:numPr>
          <w:ilvl w:val="0"/>
          <w:numId w:val="30"/>
        </w:numPr>
      </w:pPr>
      <w:proofErr w:type="spellStart"/>
      <w:r w:rsidRPr="000B3C58">
        <w:rPr>
          <w:b/>
          <w:bCs/>
        </w:rPr>
        <w:t>A</w:t>
      </w:r>
      <w:r w:rsidR="000A1D81" w:rsidRPr="000B3C58">
        <w:rPr>
          <w:b/>
          <w:bCs/>
        </w:rPr>
        <w:t>pproach</w:t>
      </w:r>
      <w:proofErr w:type="spellEnd"/>
      <w:r w:rsidR="000A1D81" w:rsidRPr="000B3C58">
        <w:rPr>
          <w:b/>
          <w:bCs/>
        </w:rPr>
        <w:t xml:space="preserve"> 1</w:t>
      </w:r>
      <w:r w:rsidR="000A1D81">
        <w:t xml:space="preserve"> </w:t>
      </w:r>
      <w:proofErr w:type="spellStart"/>
      <w:r w:rsidR="000A1D81">
        <w:t>corresponds</w:t>
      </w:r>
      <w:proofErr w:type="spellEnd"/>
      <w:r w:rsidR="000A1D81">
        <w:t xml:space="preserve"> to </w:t>
      </w:r>
      <w:r w:rsidR="000A1D81" w:rsidRPr="000B3C58">
        <w:rPr>
          <w:u w:val="single"/>
        </w:rPr>
        <w:t>Option 2a</w:t>
      </w:r>
      <w:r w:rsidR="000A1D81">
        <w:t>, where Layer 1 may notify higher layers to suspend the corresponding power ramping counter when PRACH transmission in at least one PRACH occasion is with reduced transmit power</w:t>
      </w:r>
      <w:r>
        <w:t xml:space="preserve">, and </w:t>
      </w:r>
      <w:r w:rsidR="000A1D81">
        <w:t xml:space="preserve">Layer 1 notifies higher layers to suspend the corresponding power ramping counter when PRACH transmission in at </w:t>
      </w:r>
      <w:proofErr w:type="spellStart"/>
      <w:r w:rsidR="000A1D81">
        <w:t>least</w:t>
      </w:r>
      <w:proofErr w:type="spellEnd"/>
      <w:r w:rsidR="000A1D81">
        <w:t xml:space="preserve"> </w:t>
      </w:r>
      <w:proofErr w:type="spellStart"/>
      <w:r w:rsidR="000A1D81">
        <w:t>one</w:t>
      </w:r>
      <w:proofErr w:type="spellEnd"/>
      <w:r w:rsidR="000A1D81">
        <w:t xml:space="preserve"> PRACH </w:t>
      </w:r>
      <w:proofErr w:type="spellStart"/>
      <w:r w:rsidR="000A1D81">
        <w:t>occasion</w:t>
      </w:r>
      <w:proofErr w:type="spellEnd"/>
      <w:r w:rsidR="000A1D81">
        <w:t xml:space="preserve"> is </w:t>
      </w:r>
      <w:proofErr w:type="spellStart"/>
      <w:r w:rsidR="000A1D81">
        <w:t>dropped</w:t>
      </w:r>
      <w:proofErr w:type="spellEnd"/>
      <w:r w:rsidR="000A1D81">
        <w:t>.</w:t>
      </w:r>
    </w:p>
    <w:p w14:paraId="12DB650D" w14:textId="77EBD614" w:rsidR="000B3C58" w:rsidRDefault="000B3C58" w:rsidP="00312B7A">
      <w:pPr>
        <w:pStyle w:val="ListParagraph"/>
        <w:numPr>
          <w:ilvl w:val="1"/>
          <w:numId w:val="30"/>
        </w:numPr>
      </w:pPr>
      <w:proofErr w:type="spellStart"/>
      <w:r>
        <w:t>This</w:t>
      </w:r>
      <w:proofErr w:type="spellEnd"/>
      <w:r>
        <w:t xml:space="preserve"> </w:t>
      </w:r>
      <w:proofErr w:type="spellStart"/>
      <w:r>
        <w:t>seems</w:t>
      </w:r>
      <w:proofErr w:type="spellEnd"/>
      <w:r>
        <w:t xml:space="preserve"> to </w:t>
      </w:r>
      <w:proofErr w:type="spellStart"/>
      <w:r>
        <w:t>have</w:t>
      </w:r>
      <w:proofErr w:type="spellEnd"/>
      <w:r>
        <w:t xml:space="preserve"> no </w:t>
      </w:r>
      <w:proofErr w:type="spellStart"/>
      <w:r>
        <w:t>spec</w:t>
      </w:r>
      <w:proofErr w:type="spellEnd"/>
      <w:r>
        <w:t xml:space="preserve"> </w:t>
      </w:r>
      <w:proofErr w:type="spellStart"/>
      <w:r>
        <w:t>impact</w:t>
      </w:r>
      <w:proofErr w:type="spellEnd"/>
      <w:r>
        <w:t xml:space="preserve">, </w:t>
      </w:r>
      <w:proofErr w:type="spellStart"/>
      <w:r>
        <w:t>since</w:t>
      </w:r>
      <w:proofErr w:type="spellEnd"/>
      <w:r>
        <w:t xml:space="preserve"> ”in a transmission </w:t>
      </w:r>
      <w:proofErr w:type="spellStart"/>
      <w:r>
        <w:t>occasion</w:t>
      </w:r>
      <w:proofErr w:type="spellEnd"/>
      <w:r>
        <w:t xml:space="preserve">”, as per </w:t>
      </w:r>
      <w:proofErr w:type="spellStart"/>
      <w:r>
        <w:t>current</w:t>
      </w:r>
      <w:proofErr w:type="spellEnd"/>
      <w:r>
        <w:t xml:space="preserve"> </w:t>
      </w:r>
      <w:proofErr w:type="spellStart"/>
      <w:r>
        <w:t>spec</w:t>
      </w:r>
      <w:proofErr w:type="spellEnd"/>
      <w:r>
        <w:t xml:space="preserve">, </w:t>
      </w:r>
      <w:proofErr w:type="spellStart"/>
      <w:r>
        <w:t>would</w:t>
      </w:r>
      <w:proofErr w:type="spellEnd"/>
      <w:r>
        <w:t xml:space="preserve"> </w:t>
      </w:r>
      <w:proofErr w:type="spellStart"/>
      <w:r>
        <w:t>always</w:t>
      </w:r>
      <w:proofErr w:type="spellEnd"/>
      <w:r>
        <w:t xml:space="preserve"> </w:t>
      </w:r>
      <w:proofErr w:type="spellStart"/>
      <w:r>
        <w:t>satisfy</w:t>
      </w:r>
      <w:proofErr w:type="spellEnd"/>
      <w:r>
        <w:t xml:space="preserve"> </w:t>
      </w:r>
      <w:proofErr w:type="spellStart"/>
      <w:r>
        <w:t>the</w:t>
      </w:r>
      <w:proofErr w:type="spellEnd"/>
      <w:r>
        <w:t xml:space="preserve"> </w:t>
      </w:r>
      <w:proofErr w:type="spellStart"/>
      <w:r>
        <w:t>condition</w:t>
      </w:r>
      <w:proofErr w:type="spellEnd"/>
      <w:r>
        <w:t xml:space="preserve"> ”in at </w:t>
      </w:r>
      <w:proofErr w:type="spellStart"/>
      <w:r>
        <w:t>least</w:t>
      </w:r>
      <w:proofErr w:type="spellEnd"/>
      <w:r>
        <w:t xml:space="preserve"> </w:t>
      </w:r>
      <w:proofErr w:type="spellStart"/>
      <w:r>
        <w:t>one</w:t>
      </w:r>
      <w:proofErr w:type="spellEnd"/>
      <w:r>
        <w:t xml:space="preserve"> PRACH </w:t>
      </w:r>
      <w:proofErr w:type="spellStart"/>
      <w:r>
        <w:t>occasion</w:t>
      </w:r>
      <w:proofErr w:type="spellEnd"/>
      <w:r>
        <w:t>”.</w:t>
      </w:r>
    </w:p>
    <w:p w14:paraId="4312A7E4" w14:textId="08A9E0CD" w:rsidR="000B3C58" w:rsidRDefault="000B3C58" w:rsidP="00312B7A">
      <w:pPr>
        <w:pStyle w:val="ListParagraph"/>
        <w:numPr>
          <w:ilvl w:val="0"/>
          <w:numId w:val="30"/>
        </w:numPr>
      </w:pPr>
      <w:proofErr w:type="spellStart"/>
      <w:r w:rsidRPr="000B3C58">
        <w:rPr>
          <w:b/>
          <w:bCs/>
        </w:rPr>
        <w:t>Approach</w:t>
      </w:r>
      <w:proofErr w:type="spellEnd"/>
      <w:r w:rsidRPr="000B3C58">
        <w:rPr>
          <w:b/>
          <w:bCs/>
        </w:rPr>
        <w:t xml:space="preserve"> 2</w:t>
      </w:r>
      <w:r>
        <w:t xml:space="preserve"> </w:t>
      </w:r>
      <w:proofErr w:type="spellStart"/>
      <w:r>
        <w:t>corresponds</w:t>
      </w:r>
      <w:proofErr w:type="spellEnd"/>
      <w:r>
        <w:t xml:space="preserve"> to Option 3, </w:t>
      </w:r>
      <w:proofErr w:type="spellStart"/>
      <w:r>
        <w:t>where</w:t>
      </w:r>
      <w:proofErr w:type="spellEnd"/>
      <w:r>
        <w:t xml:space="preserve"> </w:t>
      </w:r>
      <w:proofErr w:type="spellStart"/>
      <w:r>
        <w:t>Layer</w:t>
      </w:r>
      <w:proofErr w:type="spellEnd"/>
      <w:r>
        <w:t xml:space="preserve"> 1 </w:t>
      </w:r>
      <w:proofErr w:type="spellStart"/>
      <w:r>
        <w:t>notifies</w:t>
      </w:r>
      <w:proofErr w:type="spellEnd"/>
      <w:r>
        <w:t xml:space="preserve"> </w:t>
      </w:r>
      <w:proofErr w:type="spellStart"/>
      <w:r>
        <w:t>higher</w:t>
      </w:r>
      <w:proofErr w:type="spellEnd"/>
      <w:r>
        <w:t xml:space="preserve"> </w:t>
      </w:r>
      <w:proofErr w:type="spellStart"/>
      <w:r>
        <w:t>layers</w:t>
      </w:r>
      <w:proofErr w:type="spellEnd"/>
      <w:r>
        <w:t xml:space="preserve"> to </w:t>
      </w:r>
      <w:proofErr w:type="spellStart"/>
      <w:r>
        <w:t>suspend</w:t>
      </w:r>
      <w:proofErr w:type="spellEnd"/>
      <w:r>
        <w:t xml:space="preserve"> </w:t>
      </w:r>
      <w:proofErr w:type="spellStart"/>
      <w:r>
        <w:t>the</w:t>
      </w:r>
      <w:proofErr w:type="spellEnd"/>
      <w:r>
        <w:t xml:space="preserve"> </w:t>
      </w:r>
      <w:proofErr w:type="spellStart"/>
      <w:r>
        <w:t>corresponding</w:t>
      </w:r>
      <w:proofErr w:type="spellEnd"/>
      <w:r>
        <w:t xml:space="preserve"> </w:t>
      </w:r>
      <w:proofErr w:type="spellStart"/>
      <w:r>
        <w:t>power</w:t>
      </w:r>
      <w:proofErr w:type="spellEnd"/>
      <w:r>
        <w:t xml:space="preserve"> </w:t>
      </w:r>
      <w:proofErr w:type="spellStart"/>
      <w:r>
        <w:t>ramping</w:t>
      </w:r>
      <w:proofErr w:type="spellEnd"/>
      <w:r>
        <w:t xml:space="preserve"> </w:t>
      </w:r>
      <w:proofErr w:type="spellStart"/>
      <w:r>
        <w:t>counter</w:t>
      </w:r>
      <w:proofErr w:type="spellEnd"/>
      <w:r>
        <w:t xml:space="preserve"> </w:t>
      </w:r>
      <w:proofErr w:type="spellStart"/>
      <w:r>
        <w:t>when</w:t>
      </w:r>
      <w:proofErr w:type="spellEnd"/>
      <w:r>
        <w:t xml:space="preserve"> PRACH transmission in </w:t>
      </w:r>
      <w:proofErr w:type="spellStart"/>
      <w:r>
        <w:t>all</w:t>
      </w:r>
      <w:proofErr w:type="spellEnd"/>
      <w:r>
        <w:t xml:space="preserve"> of PRACH </w:t>
      </w:r>
      <w:proofErr w:type="spellStart"/>
      <w:r>
        <w:t>occasions</w:t>
      </w:r>
      <w:proofErr w:type="spellEnd"/>
      <w:r>
        <w:t xml:space="preserve"> </w:t>
      </w:r>
      <w:proofErr w:type="spellStart"/>
      <w:r>
        <w:t>are</w:t>
      </w:r>
      <w:proofErr w:type="spellEnd"/>
      <w:r>
        <w:t xml:space="preserve"> </w:t>
      </w:r>
      <w:proofErr w:type="spellStart"/>
      <w:r>
        <w:t>dropped</w:t>
      </w:r>
      <w:proofErr w:type="spellEnd"/>
      <w:r>
        <w:t xml:space="preserve">, and </w:t>
      </w:r>
      <w:proofErr w:type="spellStart"/>
      <w:r>
        <w:t>Layer</w:t>
      </w:r>
      <w:proofErr w:type="spellEnd"/>
      <w:r>
        <w:t xml:space="preserve"> 1 </w:t>
      </w:r>
      <w:proofErr w:type="spellStart"/>
      <w:r>
        <w:t>may</w:t>
      </w:r>
      <w:proofErr w:type="spellEnd"/>
      <w:r>
        <w:t xml:space="preserve"> </w:t>
      </w:r>
      <w:proofErr w:type="spellStart"/>
      <w:r>
        <w:t>notify</w:t>
      </w:r>
      <w:proofErr w:type="spellEnd"/>
      <w:r>
        <w:t xml:space="preserve"> </w:t>
      </w:r>
      <w:proofErr w:type="spellStart"/>
      <w:r>
        <w:t>higher</w:t>
      </w:r>
      <w:proofErr w:type="spellEnd"/>
      <w:r>
        <w:t xml:space="preserve"> </w:t>
      </w:r>
      <w:proofErr w:type="spellStart"/>
      <w:r>
        <w:t>layers</w:t>
      </w:r>
      <w:proofErr w:type="spellEnd"/>
      <w:r>
        <w:t xml:space="preserve"> to </w:t>
      </w:r>
      <w:proofErr w:type="spellStart"/>
      <w:r>
        <w:t>suspend</w:t>
      </w:r>
      <w:proofErr w:type="spellEnd"/>
      <w:r>
        <w:t xml:space="preserve"> </w:t>
      </w:r>
      <w:proofErr w:type="spellStart"/>
      <w:r>
        <w:t>the</w:t>
      </w:r>
      <w:proofErr w:type="spellEnd"/>
      <w:r>
        <w:t xml:space="preserve"> </w:t>
      </w:r>
      <w:proofErr w:type="spellStart"/>
      <w:r>
        <w:t>corresponding</w:t>
      </w:r>
      <w:proofErr w:type="spellEnd"/>
      <w:r>
        <w:t xml:space="preserve"> </w:t>
      </w:r>
      <w:proofErr w:type="spellStart"/>
      <w:r>
        <w:t>power</w:t>
      </w:r>
      <w:proofErr w:type="spellEnd"/>
      <w:r>
        <w:t xml:space="preserve"> </w:t>
      </w:r>
      <w:proofErr w:type="spellStart"/>
      <w:r>
        <w:t>ramping</w:t>
      </w:r>
      <w:proofErr w:type="spellEnd"/>
      <w:r>
        <w:t xml:space="preserve"> </w:t>
      </w:r>
      <w:proofErr w:type="spellStart"/>
      <w:r>
        <w:t>counter</w:t>
      </w:r>
      <w:proofErr w:type="spellEnd"/>
      <w:r>
        <w:t xml:space="preserve"> </w:t>
      </w:r>
      <w:proofErr w:type="spellStart"/>
      <w:r>
        <w:t>when</w:t>
      </w:r>
      <w:proofErr w:type="spellEnd"/>
      <w:r>
        <w:t xml:space="preserve"> PRACH transmission in </w:t>
      </w:r>
      <w:proofErr w:type="spellStart"/>
      <w:r>
        <w:t>all</w:t>
      </w:r>
      <w:proofErr w:type="spellEnd"/>
      <w:r>
        <w:t xml:space="preserve"> of PRACH </w:t>
      </w:r>
      <w:proofErr w:type="spellStart"/>
      <w:r>
        <w:t>occasions</w:t>
      </w:r>
      <w:proofErr w:type="spellEnd"/>
      <w:r>
        <w:t xml:space="preserve"> </w:t>
      </w:r>
      <w:proofErr w:type="spellStart"/>
      <w:r>
        <w:t>are</w:t>
      </w:r>
      <w:proofErr w:type="spellEnd"/>
      <w:r>
        <w:t xml:space="preserve"> </w:t>
      </w:r>
      <w:proofErr w:type="spellStart"/>
      <w:r>
        <w:t>with</w:t>
      </w:r>
      <w:proofErr w:type="spellEnd"/>
      <w:r>
        <w:t xml:space="preserve"> </w:t>
      </w:r>
      <w:proofErr w:type="spellStart"/>
      <w:r>
        <w:t>reduced</w:t>
      </w:r>
      <w:proofErr w:type="spellEnd"/>
      <w:r>
        <w:t xml:space="preserve"> </w:t>
      </w:r>
      <w:proofErr w:type="spellStart"/>
      <w:r>
        <w:t>transmit</w:t>
      </w:r>
      <w:proofErr w:type="spellEnd"/>
      <w:r>
        <w:t xml:space="preserve"> </w:t>
      </w:r>
      <w:proofErr w:type="spellStart"/>
      <w:r>
        <w:t>power</w:t>
      </w:r>
      <w:proofErr w:type="spellEnd"/>
      <w:r>
        <w:t>.</w:t>
      </w:r>
    </w:p>
    <w:p w14:paraId="3F505200" w14:textId="4CC0C1D9" w:rsidR="000B3C58" w:rsidRDefault="000B3C58" w:rsidP="00312B7A">
      <w:pPr>
        <w:pStyle w:val="ListParagraph"/>
        <w:numPr>
          <w:ilvl w:val="1"/>
          <w:numId w:val="30"/>
        </w:numPr>
      </w:pPr>
      <w:proofErr w:type="spellStart"/>
      <w:r>
        <w:t>This</w:t>
      </w:r>
      <w:proofErr w:type="spellEnd"/>
      <w:r>
        <w:t xml:space="preserve"> </w:t>
      </w:r>
      <w:proofErr w:type="spellStart"/>
      <w:r>
        <w:t>would</w:t>
      </w:r>
      <w:proofErr w:type="spellEnd"/>
      <w:r>
        <w:t xml:space="preserve"> </w:t>
      </w:r>
      <w:proofErr w:type="spellStart"/>
      <w:r>
        <w:t>have</w:t>
      </w:r>
      <w:proofErr w:type="spellEnd"/>
      <w:r>
        <w:t xml:space="preserve"> </w:t>
      </w:r>
      <w:proofErr w:type="spellStart"/>
      <w:r>
        <w:t>specification</w:t>
      </w:r>
      <w:proofErr w:type="spellEnd"/>
      <w:r>
        <w:t xml:space="preserve"> </w:t>
      </w:r>
      <w:proofErr w:type="spellStart"/>
      <w:r>
        <w:t>impact</w:t>
      </w:r>
      <w:proofErr w:type="spellEnd"/>
      <w:r>
        <w:t>.</w:t>
      </w:r>
    </w:p>
    <w:p w14:paraId="6DD1F498" w14:textId="77777777" w:rsidR="000B3C58" w:rsidRDefault="000B3C58" w:rsidP="000A1D81"/>
    <w:p w14:paraId="5FE9A3EB" w14:textId="75200131" w:rsidR="000B3C58" w:rsidRDefault="000B3C58" w:rsidP="007B4829">
      <w:r>
        <w:t>Technically speaking, an important difference exists between single PRACH and PRACH with preamble repetitions. The latter relies on receiver combining at the receiver, which can yield up to 3dB at every preamble repetition number doubling, although practically relevant values should be in the order of 2 to 2.5 dB depending on the scenario. As a result, while for single PRACH a Tx power reduction has an unknown impact on the PRACH success probability from the point of view of the receiver, for PRACH transmission with preamble repetitions it may have an impact comparable to if not larger than dropping several repetitions (due to the more direct impact that a Tx power reduction has on the post-combiner SINR).</w:t>
      </w:r>
      <w:r w:rsidR="00AD0F81">
        <w:t xml:space="preserve"> For this reason, reducing the Tx power in at least one PRACH occasion may already yield worse PRACH performance than dropping all but one preamble repetitions. </w:t>
      </w:r>
    </w:p>
    <w:p w14:paraId="322FC9F4" w14:textId="28090084" w:rsidR="007B4829" w:rsidRPr="00767917" w:rsidRDefault="00AD0F81" w:rsidP="00AD0F81">
      <w:r>
        <w:t xml:space="preserve">Therefore, Approach 2, i.e., Option 3, does not only have a larger specification impact than Approach 1, i.e., Option 2a, but may also yield worse performance, since the L1 may notify to suspend the power ramping counter only when all the preambles are transmitted with reduced power. This does not see desirable, hence Option 2a should be supported. </w:t>
      </w:r>
    </w:p>
    <w:p w14:paraId="3DE699F5" w14:textId="2D3ADF77" w:rsidR="00AD0F81" w:rsidRDefault="005D02D0" w:rsidP="007B4829">
      <w:pPr>
        <w:rPr>
          <w:rFonts w:eastAsia="MS Mincho"/>
          <w:b/>
          <w:lang w:eastAsia="ja-JP"/>
        </w:rPr>
      </w:pPr>
      <w:r w:rsidRPr="005D02D0">
        <w:rPr>
          <w:rFonts w:eastAsia="MS Mincho"/>
          <w:b/>
          <w:lang w:eastAsia="ja-JP"/>
        </w:rPr>
        <w:t xml:space="preserve">Proposal </w:t>
      </w:r>
      <w:r w:rsidR="00AD0F81">
        <w:rPr>
          <w:rFonts w:eastAsia="MS Mincho"/>
          <w:b/>
          <w:lang w:eastAsia="ja-JP"/>
        </w:rPr>
        <w:t>3</w:t>
      </w:r>
      <w:r w:rsidRPr="005D02D0">
        <w:rPr>
          <w:rFonts w:eastAsia="MS Mincho"/>
          <w:b/>
          <w:lang w:eastAsia="ja-JP"/>
        </w:rPr>
        <w:t xml:space="preserve">. </w:t>
      </w:r>
      <w:r w:rsidR="00AD0F81">
        <w:rPr>
          <w:rFonts w:eastAsia="MS Mincho"/>
          <w:b/>
          <w:lang w:eastAsia="ja-JP"/>
        </w:rPr>
        <w:t xml:space="preserve">For power ramping counter in case of </w:t>
      </w:r>
      <w:r w:rsidR="00AD0F81" w:rsidRPr="00AD0F81">
        <w:rPr>
          <w:rFonts w:eastAsia="MS Mincho"/>
          <w:b/>
          <w:lang w:eastAsia="ja-JP"/>
        </w:rPr>
        <w:t>multiple PRACH transmissions,</w:t>
      </w:r>
      <w:r w:rsidR="00AD0F81">
        <w:rPr>
          <w:rFonts w:eastAsia="MS Mincho"/>
          <w:b/>
          <w:lang w:eastAsia="ja-JP"/>
        </w:rPr>
        <w:t xml:space="preserve"> support the following (Option 2a in the agreement made during RAN1 #115):</w:t>
      </w:r>
    </w:p>
    <w:p w14:paraId="3415392C" w14:textId="77777777" w:rsidR="00AD0F81" w:rsidRPr="00AD0F81" w:rsidRDefault="00AD0F81" w:rsidP="00AD0F81">
      <w:pPr>
        <w:ind w:left="284"/>
        <w:rPr>
          <w:rFonts w:eastAsia="MS Mincho"/>
          <w:b/>
          <w:lang w:val="en-US" w:eastAsia="ja-JP"/>
        </w:rPr>
      </w:pPr>
      <w:r w:rsidRPr="00AD0F81">
        <w:rPr>
          <w:rFonts w:eastAsia="MS Mincho"/>
          <w:b/>
          <w:lang w:val="en-US" w:eastAsia="ja-JP"/>
        </w:rPr>
        <w:t>• Layer 1 may notify higher layers to suspend the corresponding power ramping counter when PRACH transmission in at least one PRACH occasion is with reduced transmit power.</w:t>
      </w:r>
    </w:p>
    <w:p w14:paraId="2D3F11C5" w14:textId="77777777" w:rsidR="00AD0F81" w:rsidRPr="00AD0F81" w:rsidRDefault="00AD0F81" w:rsidP="00AD0F81">
      <w:pPr>
        <w:ind w:left="284"/>
        <w:rPr>
          <w:rFonts w:eastAsia="MS Mincho"/>
          <w:b/>
          <w:lang w:val="en-US" w:eastAsia="ja-JP"/>
        </w:rPr>
      </w:pPr>
      <w:r w:rsidRPr="00AD0F81">
        <w:rPr>
          <w:rFonts w:eastAsia="MS Mincho"/>
          <w:b/>
          <w:lang w:val="en-US" w:eastAsia="ja-JP"/>
        </w:rPr>
        <w:t>• Layer 1 notifies higher layers to suspend the corresponding power ramping counter when PRACH transmission in at least one PRACH occasion is dropped.</w:t>
      </w:r>
    </w:p>
    <w:p w14:paraId="0FEA965F" w14:textId="77777777" w:rsidR="00D66E8E" w:rsidRPr="00AD0F81" w:rsidRDefault="00D66E8E" w:rsidP="00E1205C">
      <w:pPr>
        <w:rPr>
          <w:lang w:val="en-US"/>
        </w:rPr>
      </w:pPr>
    </w:p>
    <w:p w14:paraId="237DCAF2" w14:textId="17886CEB" w:rsidR="00F438B4" w:rsidRDefault="00F438B4" w:rsidP="00F438B4">
      <w:pPr>
        <w:pStyle w:val="Heading1"/>
        <w:rPr>
          <w:lang w:val="en-US"/>
        </w:rPr>
      </w:pPr>
      <w:r>
        <w:rPr>
          <w:lang w:val="en-US"/>
        </w:rPr>
        <w:t>Dynamic Waveform Switching</w:t>
      </w:r>
    </w:p>
    <w:p w14:paraId="449E7F0F" w14:textId="77777777" w:rsidR="00FF42F5" w:rsidRDefault="00E000A9" w:rsidP="00F438B4">
      <w:pPr>
        <w:rPr>
          <w:lang w:val="en-US"/>
        </w:rPr>
      </w:pPr>
      <w:r>
        <w:rPr>
          <w:lang w:val="en-US"/>
        </w:rPr>
        <w:t xml:space="preserve">In RAN1 #115 meeting, an issue has been identified </w:t>
      </w:r>
      <w:r w:rsidR="00FF42F5">
        <w:rPr>
          <w:lang w:val="en-US"/>
        </w:rPr>
        <w:t>regarding the misalignment of companies’ understanding on the applicability of the PHR reporting feature for DWS. Indeed, when capturing the PH information for assumed PUSCH in TS 38.213, the following two options of TP were discussed:</w:t>
      </w:r>
    </w:p>
    <w:p w14:paraId="5F4C7771" w14:textId="2C92A5C6" w:rsidR="00F438B4" w:rsidRDefault="00FF42F5" w:rsidP="00312B7A">
      <w:pPr>
        <w:pStyle w:val="ListParagraph"/>
        <w:numPr>
          <w:ilvl w:val="0"/>
          <w:numId w:val="31"/>
        </w:numPr>
        <w:rPr>
          <w:lang w:val="en-US"/>
        </w:rPr>
      </w:pPr>
      <w:r w:rsidRPr="00FF42F5">
        <w:rPr>
          <w:b/>
          <w:bCs/>
          <w:lang w:val="en-US"/>
        </w:rPr>
        <w:t>Option 1</w:t>
      </w:r>
      <w:r>
        <w:rPr>
          <w:lang w:val="en-US"/>
        </w:rPr>
        <w:t>:</w:t>
      </w:r>
    </w:p>
    <w:tbl>
      <w:tblPr>
        <w:tblStyle w:val="TableGrid"/>
        <w:tblW w:w="0" w:type="auto"/>
        <w:tblInd w:w="820" w:type="dxa"/>
        <w:tblLook w:val="04A0" w:firstRow="1" w:lastRow="0" w:firstColumn="1" w:lastColumn="0" w:noHBand="0" w:noVBand="1"/>
      </w:tblPr>
      <w:tblGrid>
        <w:gridCol w:w="8809"/>
      </w:tblGrid>
      <w:tr w:rsidR="00FF42F5" w14:paraId="226E2CC2" w14:textId="77777777" w:rsidTr="00FF42F5">
        <w:tc>
          <w:tcPr>
            <w:tcW w:w="9629" w:type="dxa"/>
          </w:tcPr>
          <w:p w14:paraId="175D6D59" w14:textId="77777777" w:rsidR="00FF42F5" w:rsidRDefault="00FF42F5" w:rsidP="00FF42F5">
            <w:pPr>
              <w:pStyle w:val="Heading3"/>
              <w:numPr>
                <w:ilvl w:val="0"/>
                <w:numId w:val="0"/>
              </w:numPr>
            </w:pPr>
            <w:r>
              <w:lastRenderedPageBreak/>
              <w:t>7.7.1</w:t>
            </w:r>
            <w:r>
              <w:tab/>
              <w:t>Type 1 PH report</w:t>
            </w:r>
          </w:p>
          <w:p w14:paraId="7638B8D5" w14:textId="77777777" w:rsidR="00FF42F5" w:rsidRDefault="00FF42F5" w:rsidP="00FF42F5">
            <w:pPr>
              <w:jc w:val="center"/>
              <w:rPr>
                <w:rFonts w:eastAsia="Batang"/>
                <w:lang w:eastAsia="zh-CN"/>
              </w:rPr>
            </w:pPr>
            <w:r>
              <w:rPr>
                <w:rFonts w:eastAsia="Batang"/>
                <w:lang w:eastAsia="zh-CN"/>
              </w:rPr>
              <w:t>&lt;&lt;&lt; Start changes &gt;&gt;&gt;</w:t>
            </w:r>
          </w:p>
          <w:p w14:paraId="7917CAD9" w14:textId="77777777" w:rsidR="00FF42F5" w:rsidRDefault="00FF42F5" w:rsidP="00FF42F5">
            <w:pPr>
              <w:pStyle w:val="B1"/>
              <w:spacing w:before="120"/>
              <w:rPr>
                <w:rFonts w:eastAsia="Times New Roman"/>
                <w:iCs/>
                <w:lang w:eastAsia="en-GB"/>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0CDD042" w14:textId="77777777" w:rsidR="00FF42F5" w:rsidRDefault="00FF42F5" w:rsidP="00FF42F5">
            <w:pPr>
              <w:rPr>
                <w:rFonts w:eastAsia="Batang"/>
                <w:color w:val="FF0000"/>
                <w:lang w:eastAsia="zh-CN"/>
              </w:rPr>
            </w:pPr>
            <w:r>
              <w:rPr>
                <w:rFonts w:eastAsia="Batang"/>
                <w:color w:val="FF0000"/>
                <w:lang w:eastAsia="zh-CN"/>
              </w:rPr>
              <w:t xml:space="preserve">If a UE provides a Type 1 power headroom report for an activated serving cell based on an actual PUSCH transmission, is provided </w:t>
            </w:r>
            <w:proofErr w:type="spellStart"/>
            <w:r>
              <w:rPr>
                <w:rFonts w:eastAsia="Batang"/>
                <w:i/>
                <w:iCs/>
                <w:color w:val="FF0000"/>
                <w:lang w:eastAsia="zh-CN"/>
              </w:rPr>
              <w:t>assumedPUSCHInfo</w:t>
            </w:r>
            <w:proofErr w:type="spellEnd"/>
            <w:r>
              <w:rPr>
                <w:rFonts w:eastAsia="Batang"/>
                <w:i/>
                <w:iCs/>
                <w:color w:val="FF0000"/>
                <w:lang w:eastAsia="zh-CN"/>
              </w:rPr>
              <w:t xml:space="preserve">, </w:t>
            </w:r>
            <w:r>
              <w:rPr>
                <w:rFonts w:eastAsia="Batang"/>
                <w:color w:val="FF0000"/>
                <w:lang w:eastAsia="zh-CN"/>
              </w:rPr>
              <w:t xml:space="preserve">and </w:t>
            </w:r>
            <w:r>
              <w:rPr>
                <w:rFonts w:ascii="Times" w:eastAsia="Microsoft YaHei UI" w:hAnsi="Times"/>
                <w:i/>
                <w:iCs/>
                <w:color w:val="FF0000"/>
              </w:rPr>
              <w:t xml:space="preserve">dynamicTransformPrecoderIndicationDCI-0-1 </w:t>
            </w:r>
            <w:r>
              <w:rPr>
                <w:rFonts w:ascii="Times" w:eastAsia="Microsoft YaHei UI" w:hAnsi="Times"/>
                <w:color w:val="FF0000"/>
              </w:rPr>
              <w:t xml:space="preserve">or </w:t>
            </w:r>
            <w:r>
              <w:rPr>
                <w:rFonts w:ascii="Times" w:eastAsia="Microsoft YaHei UI" w:hAnsi="Times"/>
                <w:i/>
                <w:iCs/>
                <w:color w:val="FF0000"/>
              </w:rPr>
              <w:t xml:space="preserve">dynamicTransformPrecoderIndicationDCI-0-2 </w:t>
            </w:r>
            <w:r>
              <w:rPr>
                <w:rFonts w:ascii="Times" w:eastAsia="Microsoft YaHei UI" w:hAnsi="Times"/>
                <w:color w:val="FF0000"/>
              </w:rPr>
              <w:t>is set to enabled for the active bandwidth part</w:t>
            </w:r>
            <w:r>
              <w:rPr>
                <w:rFonts w:eastAsia="Batang"/>
                <w:color w:val="FF0000"/>
                <w:lang w:eastAsia="zh-CN"/>
              </w:rPr>
              <w:t xml:space="preserve"> of the serving cell:</w:t>
            </w:r>
          </w:p>
          <w:p w14:paraId="12BB3D56" w14:textId="77777777" w:rsidR="00FF42F5" w:rsidRDefault="00FF42F5" w:rsidP="00FF42F5">
            <w:pPr>
              <w:spacing w:after="0"/>
              <w:rPr>
                <w:rFonts w:eastAsia="Batang"/>
                <w:color w:val="FF0000"/>
                <w:lang w:eastAsia="zh-CN"/>
              </w:rPr>
            </w:pPr>
            <w:r>
              <w:rPr>
                <w:color w:val="FF0000"/>
              </w:rPr>
              <w:t xml:space="preserve">the UE provides </w:t>
            </w:r>
            <m:oMath>
              <m:sSub>
                <m:sSubPr>
                  <m:ctrlPr>
                    <w:rPr>
                      <w:rFonts w:ascii="Cambria Math" w:hAnsi="Cambria Math"/>
                      <w:color w:val="FF0000"/>
                      <w:sz w:val="22"/>
                      <w:szCs w:val="22"/>
                      <w:lang w:eastAsia="ja-JP"/>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Pr>
                <w:color w:val="FF0000"/>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olor w:val="FF0000"/>
                      <w:sz w:val="22"/>
                      <w:szCs w:val="22"/>
                      <w:lang w:eastAsia="ja-JP"/>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Pr>
                <w:color w:val="FF0000"/>
              </w:rPr>
              <w:t xml:space="preserve"> based on any applicable maximum output power reduction for an assumed PUSCH with transform precoder disabled, if supported, if the transform precoder is enabled for the actual PUSCH. All other parameters </w:t>
            </w:r>
            <w:r>
              <w:rPr>
                <w:rFonts w:eastAsia="Batang"/>
                <w:color w:val="FF0000"/>
                <w:lang w:eastAsia="zh-CN"/>
              </w:rPr>
              <w:t xml:space="preserve">used for the calculation of </w:t>
            </w:r>
            <w:proofErr w:type="spellStart"/>
            <w:proofErr w:type="gramStart"/>
            <w:r>
              <w:rPr>
                <w:rFonts w:eastAsia="Batang"/>
                <w:color w:val="FF0000"/>
                <w:lang w:eastAsia="zh-CN"/>
              </w:rPr>
              <w:t>P</w:t>
            </w:r>
            <w:r>
              <w:rPr>
                <w:rFonts w:eastAsia="Batang"/>
                <w:color w:val="FF0000"/>
                <w:vertAlign w:val="subscript"/>
                <w:lang w:eastAsia="zh-CN"/>
              </w:rPr>
              <w:t>CMAX,f</w:t>
            </w:r>
            <w:proofErr w:type="gramEnd"/>
            <w:r>
              <w:rPr>
                <w:rFonts w:eastAsia="Batang"/>
                <w:color w:val="FF0000"/>
                <w:vertAlign w:val="subscript"/>
                <w:lang w:eastAsia="zh-CN"/>
              </w:rPr>
              <w:t>,c</w:t>
            </w:r>
            <w:proofErr w:type="spellEnd"/>
            <w:r>
              <w:rPr>
                <w:rFonts w:eastAsia="Batang"/>
                <w:color w:val="FF0000"/>
                <w:lang w:eastAsia="zh-CN"/>
              </w:rPr>
              <w:t>(</w:t>
            </w:r>
            <w:proofErr w:type="spellStart"/>
            <w:r>
              <w:rPr>
                <w:rFonts w:eastAsia="Batang"/>
                <w:color w:val="FF0000"/>
                <w:lang w:eastAsia="zh-CN"/>
              </w:rPr>
              <w:t>i</w:t>
            </w:r>
            <w:proofErr w:type="spellEnd"/>
            <w:r>
              <w:rPr>
                <w:rFonts w:eastAsia="Batang"/>
                <w:color w:val="FF0000"/>
                <w:lang w:eastAsia="zh-CN"/>
              </w:rPr>
              <w:t xml:space="preserve">) </w:t>
            </w:r>
            <w:r>
              <w:rPr>
                <w:color w:val="FF0000"/>
              </w:rPr>
              <w:t xml:space="preserve">of the assumed PUSCH are the same as the actual PUSCH. </w:t>
            </w:r>
          </w:p>
          <w:p w14:paraId="342CB90D" w14:textId="77777777" w:rsidR="00FF42F5" w:rsidRDefault="00FF42F5" w:rsidP="00FF42F5">
            <w:pPr>
              <w:spacing w:after="0"/>
              <w:rPr>
                <w:rFonts w:eastAsia="Batang"/>
                <w:color w:val="FF0000"/>
                <w:lang w:eastAsia="zh-CN"/>
              </w:rPr>
            </w:pPr>
          </w:p>
          <w:p w14:paraId="2EF259DD" w14:textId="32C3F307" w:rsidR="00FF42F5" w:rsidRDefault="00FF42F5" w:rsidP="00FF42F5">
            <w:pPr>
              <w:pStyle w:val="ListParagraph"/>
              <w:ind w:left="0"/>
              <w:jc w:val="center"/>
              <w:rPr>
                <w:lang w:val="en-US"/>
              </w:rPr>
            </w:pPr>
            <w:r>
              <w:rPr>
                <w:rFonts w:eastAsia="Batang"/>
                <w:szCs w:val="20"/>
                <w:lang w:val="en-GB"/>
              </w:rPr>
              <w:t>&lt;&lt;&lt; End changes &gt;&gt;&gt;</w:t>
            </w:r>
          </w:p>
        </w:tc>
      </w:tr>
    </w:tbl>
    <w:p w14:paraId="5973577C" w14:textId="77777777" w:rsidR="00FF42F5" w:rsidRDefault="00FF42F5" w:rsidP="00FF42F5">
      <w:pPr>
        <w:pStyle w:val="ListParagraph"/>
        <w:ind w:left="820"/>
        <w:rPr>
          <w:lang w:val="en-US"/>
        </w:rPr>
      </w:pPr>
    </w:p>
    <w:p w14:paraId="6F747389" w14:textId="69F7ED22" w:rsidR="00FF42F5" w:rsidRDefault="00FF42F5" w:rsidP="00312B7A">
      <w:pPr>
        <w:pStyle w:val="ListParagraph"/>
        <w:numPr>
          <w:ilvl w:val="0"/>
          <w:numId w:val="31"/>
        </w:numPr>
        <w:rPr>
          <w:lang w:val="en-US"/>
        </w:rPr>
      </w:pPr>
      <w:r w:rsidRPr="00FF42F5">
        <w:rPr>
          <w:b/>
          <w:bCs/>
          <w:lang w:val="en-US"/>
        </w:rPr>
        <w:t>Option 2</w:t>
      </w:r>
      <w:r>
        <w:rPr>
          <w:lang w:val="en-US"/>
        </w:rPr>
        <w:t>:</w:t>
      </w:r>
    </w:p>
    <w:tbl>
      <w:tblPr>
        <w:tblStyle w:val="TableGrid"/>
        <w:tblW w:w="0" w:type="auto"/>
        <w:tblInd w:w="820" w:type="dxa"/>
        <w:tblLook w:val="04A0" w:firstRow="1" w:lastRow="0" w:firstColumn="1" w:lastColumn="0" w:noHBand="0" w:noVBand="1"/>
      </w:tblPr>
      <w:tblGrid>
        <w:gridCol w:w="8809"/>
      </w:tblGrid>
      <w:tr w:rsidR="00FF42F5" w14:paraId="0964E401" w14:textId="77777777" w:rsidTr="00FF42F5">
        <w:tc>
          <w:tcPr>
            <w:tcW w:w="9629" w:type="dxa"/>
          </w:tcPr>
          <w:p w14:paraId="6AABF179" w14:textId="77777777" w:rsidR="00FF42F5" w:rsidRDefault="00FF42F5" w:rsidP="00FF42F5">
            <w:pPr>
              <w:pStyle w:val="Heading3"/>
              <w:numPr>
                <w:ilvl w:val="0"/>
                <w:numId w:val="0"/>
              </w:numPr>
            </w:pPr>
            <w:r>
              <w:t>7.7.1</w:t>
            </w:r>
            <w:r>
              <w:tab/>
              <w:t>Type 1 PH report</w:t>
            </w:r>
          </w:p>
          <w:p w14:paraId="615B9169" w14:textId="77777777" w:rsidR="00FF42F5" w:rsidRDefault="00FF42F5" w:rsidP="00FF42F5">
            <w:pPr>
              <w:jc w:val="center"/>
              <w:rPr>
                <w:rFonts w:eastAsia="Batang"/>
                <w:lang w:eastAsia="zh-CN"/>
              </w:rPr>
            </w:pPr>
            <w:r>
              <w:rPr>
                <w:rFonts w:eastAsia="Batang"/>
                <w:lang w:eastAsia="zh-CN"/>
              </w:rPr>
              <w:t>&lt;&lt;&lt; Start changes &gt;&gt;&gt;</w:t>
            </w:r>
          </w:p>
          <w:p w14:paraId="10E65CE9" w14:textId="77777777" w:rsidR="00FF42F5" w:rsidRDefault="00FF42F5" w:rsidP="00FF42F5">
            <w:pPr>
              <w:pStyle w:val="B1"/>
              <w:spacing w:before="120"/>
              <w:rPr>
                <w:rFonts w:eastAsia="Times New Roman"/>
                <w:iCs/>
                <w:lang w:eastAsia="en-GB"/>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70872278" w14:textId="77777777" w:rsidR="00FF42F5" w:rsidRDefault="00FF42F5" w:rsidP="00FF42F5">
            <w:pPr>
              <w:rPr>
                <w:rFonts w:eastAsia="Batang"/>
                <w:color w:val="FF0000"/>
                <w:lang w:eastAsia="zh-CN"/>
              </w:rPr>
            </w:pPr>
            <w:r>
              <w:rPr>
                <w:rFonts w:eastAsia="Batang"/>
                <w:color w:val="FF0000"/>
                <w:lang w:eastAsia="zh-CN"/>
              </w:rPr>
              <w:t xml:space="preserve">If a UE provides a Type 1 power headroom report for an activated serving cell based on an actual PUSCH transmission </w:t>
            </w:r>
            <w:r>
              <w:rPr>
                <w:rFonts w:eastAsia="Batang"/>
                <w:color w:val="FF0000"/>
                <w:highlight w:val="cyan"/>
                <w:lang w:eastAsia="zh-CN"/>
              </w:rPr>
              <w:t xml:space="preserve">scheduled by </w:t>
            </w:r>
            <w:bookmarkStart w:id="5" w:name="_Hlk151084918"/>
            <w:r>
              <w:rPr>
                <w:rFonts w:eastAsia="Batang"/>
                <w:color w:val="FF0000"/>
                <w:highlight w:val="cyan"/>
                <w:lang w:eastAsia="zh-CN"/>
              </w:rPr>
              <w:t>a PDCCH indicating if transform precoder is enabled or disabled</w:t>
            </w:r>
            <w:bookmarkEnd w:id="5"/>
            <w:r>
              <w:rPr>
                <w:rFonts w:eastAsia="Batang"/>
                <w:color w:val="FF0000"/>
                <w:lang w:eastAsia="zh-CN"/>
              </w:rPr>
              <w:t xml:space="preserve">, is provided </w:t>
            </w:r>
            <w:proofErr w:type="spellStart"/>
            <w:r>
              <w:rPr>
                <w:rFonts w:eastAsia="Batang"/>
                <w:i/>
                <w:iCs/>
                <w:color w:val="FF0000"/>
                <w:lang w:eastAsia="zh-CN"/>
              </w:rPr>
              <w:t>assumedPUSCHInfo</w:t>
            </w:r>
            <w:proofErr w:type="spellEnd"/>
            <w:r>
              <w:rPr>
                <w:rFonts w:eastAsia="Batang"/>
                <w:i/>
                <w:iCs/>
                <w:color w:val="FF0000"/>
                <w:lang w:eastAsia="zh-CN"/>
              </w:rPr>
              <w:t xml:space="preserve">, </w:t>
            </w:r>
            <w:r>
              <w:rPr>
                <w:rFonts w:eastAsia="Batang"/>
                <w:color w:val="FF0000"/>
                <w:lang w:eastAsia="zh-CN"/>
              </w:rPr>
              <w:t xml:space="preserve">and </w:t>
            </w:r>
            <w:r>
              <w:rPr>
                <w:rFonts w:ascii="Times" w:eastAsia="Microsoft YaHei UI" w:hAnsi="Times"/>
                <w:i/>
                <w:iCs/>
                <w:color w:val="FF0000"/>
              </w:rPr>
              <w:t xml:space="preserve">dynamicTransformPrecoderIndicationDCI-0-1 </w:t>
            </w:r>
            <w:r>
              <w:rPr>
                <w:rFonts w:ascii="Times" w:eastAsia="Microsoft YaHei UI" w:hAnsi="Times"/>
                <w:color w:val="FF0000"/>
              </w:rPr>
              <w:t xml:space="preserve">or </w:t>
            </w:r>
            <w:r>
              <w:rPr>
                <w:rFonts w:ascii="Times" w:eastAsia="Microsoft YaHei UI" w:hAnsi="Times"/>
                <w:i/>
                <w:iCs/>
                <w:color w:val="FF0000"/>
              </w:rPr>
              <w:t xml:space="preserve">dynamicTransformPrecoderIndicationDCI-0-2 </w:t>
            </w:r>
            <w:r>
              <w:rPr>
                <w:rFonts w:ascii="Times" w:eastAsia="Microsoft YaHei UI" w:hAnsi="Times"/>
                <w:color w:val="FF0000"/>
              </w:rPr>
              <w:t>is set to enabled for the active bandwidth part</w:t>
            </w:r>
            <w:r>
              <w:rPr>
                <w:rFonts w:eastAsia="Batang"/>
                <w:color w:val="FF0000"/>
                <w:lang w:eastAsia="zh-CN"/>
              </w:rPr>
              <w:t xml:space="preserve"> of the serving cell:</w:t>
            </w:r>
          </w:p>
          <w:p w14:paraId="0B424EE8" w14:textId="77777777" w:rsidR="00FF42F5" w:rsidRDefault="00FF42F5" w:rsidP="00FF42F5">
            <w:pPr>
              <w:spacing w:after="0"/>
              <w:rPr>
                <w:rFonts w:eastAsia="Batang"/>
                <w:color w:val="FF0000"/>
                <w:lang w:eastAsia="zh-CN"/>
              </w:rPr>
            </w:pPr>
            <w:r>
              <w:rPr>
                <w:color w:val="FF0000"/>
              </w:rPr>
              <w:t xml:space="preserve">the UE provides </w:t>
            </w:r>
            <m:oMath>
              <m:sSub>
                <m:sSubPr>
                  <m:ctrlPr>
                    <w:rPr>
                      <w:rFonts w:ascii="Cambria Math" w:hAnsi="Cambria Math"/>
                      <w:color w:val="FF0000"/>
                      <w:sz w:val="22"/>
                      <w:szCs w:val="22"/>
                      <w:lang w:eastAsia="ja-JP"/>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Pr>
                <w:color w:val="FF0000"/>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olor w:val="FF0000"/>
                      <w:sz w:val="22"/>
                      <w:szCs w:val="22"/>
                      <w:lang w:eastAsia="ja-JP"/>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Pr>
                <w:color w:val="FF0000"/>
              </w:rPr>
              <w:t xml:space="preserve"> based on any applicable maximum output power reduction for an assumed PUSCH with transform precoder disabled, if supported, if the transform precoder is enabled for the actual PUSCH. All other parameters </w:t>
            </w:r>
            <w:r>
              <w:rPr>
                <w:rFonts w:eastAsia="Batang"/>
                <w:color w:val="FF0000"/>
                <w:lang w:eastAsia="zh-CN"/>
              </w:rPr>
              <w:t xml:space="preserve">used for the calculation of </w:t>
            </w:r>
            <w:proofErr w:type="spellStart"/>
            <w:proofErr w:type="gramStart"/>
            <w:r>
              <w:rPr>
                <w:rFonts w:eastAsia="Batang"/>
                <w:color w:val="FF0000"/>
                <w:lang w:eastAsia="zh-CN"/>
              </w:rPr>
              <w:t>P</w:t>
            </w:r>
            <w:r>
              <w:rPr>
                <w:rFonts w:eastAsia="Batang"/>
                <w:color w:val="FF0000"/>
                <w:vertAlign w:val="subscript"/>
                <w:lang w:eastAsia="zh-CN"/>
              </w:rPr>
              <w:t>CMAX,f</w:t>
            </w:r>
            <w:proofErr w:type="gramEnd"/>
            <w:r>
              <w:rPr>
                <w:rFonts w:eastAsia="Batang"/>
                <w:color w:val="FF0000"/>
                <w:vertAlign w:val="subscript"/>
                <w:lang w:eastAsia="zh-CN"/>
              </w:rPr>
              <w:t>,c</w:t>
            </w:r>
            <w:proofErr w:type="spellEnd"/>
            <w:r>
              <w:rPr>
                <w:rFonts w:eastAsia="Batang"/>
                <w:color w:val="FF0000"/>
                <w:lang w:eastAsia="zh-CN"/>
              </w:rPr>
              <w:t>(</w:t>
            </w:r>
            <w:proofErr w:type="spellStart"/>
            <w:r>
              <w:rPr>
                <w:rFonts w:eastAsia="Batang"/>
                <w:color w:val="FF0000"/>
                <w:lang w:eastAsia="zh-CN"/>
              </w:rPr>
              <w:t>i</w:t>
            </w:r>
            <w:proofErr w:type="spellEnd"/>
            <w:r>
              <w:rPr>
                <w:rFonts w:eastAsia="Batang"/>
                <w:color w:val="FF0000"/>
                <w:lang w:eastAsia="zh-CN"/>
              </w:rPr>
              <w:t xml:space="preserve">) </w:t>
            </w:r>
            <w:r>
              <w:rPr>
                <w:color w:val="FF0000"/>
              </w:rPr>
              <w:t xml:space="preserve">of the assumed PUSCH are the same as the actual PUSCH. </w:t>
            </w:r>
          </w:p>
          <w:p w14:paraId="09D9D0C2" w14:textId="77777777" w:rsidR="00FF42F5" w:rsidRDefault="00FF42F5" w:rsidP="00FF42F5">
            <w:pPr>
              <w:spacing w:after="0"/>
              <w:rPr>
                <w:rFonts w:eastAsia="Batang"/>
                <w:color w:val="FF0000"/>
                <w:lang w:eastAsia="zh-CN"/>
              </w:rPr>
            </w:pPr>
          </w:p>
          <w:p w14:paraId="3C1B9661" w14:textId="042A57FB" w:rsidR="00FF42F5" w:rsidRDefault="00FF42F5" w:rsidP="00FF42F5">
            <w:pPr>
              <w:pStyle w:val="ListParagraph"/>
              <w:ind w:left="0"/>
              <w:jc w:val="center"/>
              <w:rPr>
                <w:lang w:val="en-US"/>
              </w:rPr>
            </w:pPr>
            <w:r>
              <w:rPr>
                <w:rFonts w:eastAsia="Batang"/>
                <w:szCs w:val="20"/>
                <w:lang w:val="en-GB"/>
              </w:rPr>
              <w:t>&lt;&lt;&lt; End changes &gt;&gt;&gt;</w:t>
            </w:r>
          </w:p>
        </w:tc>
      </w:tr>
    </w:tbl>
    <w:p w14:paraId="311D83CD" w14:textId="77777777" w:rsidR="00FF42F5" w:rsidRPr="00FF42F5" w:rsidRDefault="00FF42F5" w:rsidP="00FF42F5">
      <w:pPr>
        <w:pStyle w:val="ListParagraph"/>
        <w:ind w:left="820"/>
        <w:rPr>
          <w:lang w:val="en-US"/>
        </w:rPr>
      </w:pPr>
    </w:p>
    <w:p w14:paraId="0F359814" w14:textId="40608810" w:rsidR="0011474F" w:rsidRDefault="00FF42F5" w:rsidP="00743489">
      <w:pPr>
        <w:rPr>
          <w:rFonts w:eastAsia="DengXian"/>
          <w:lang w:eastAsia="zh-CN"/>
        </w:rPr>
      </w:pPr>
      <w:r>
        <w:rPr>
          <w:rFonts w:eastAsia="DengXian"/>
          <w:lang w:eastAsia="zh-CN"/>
        </w:rPr>
        <w:t>Extensive analyses</w:t>
      </w:r>
      <w:r w:rsidR="00A305C2">
        <w:rPr>
          <w:rFonts w:eastAsia="DengXian"/>
          <w:lang w:eastAsia="zh-CN"/>
        </w:rPr>
        <w:t xml:space="preserve"> about the two options</w:t>
      </w:r>
      <w:r>
        <w:rPr>
          <w:rFonts w:eastAsia="DengXian"/>
          <w:lang w:eastAsia="zh-CN"/>
        </w:rPr>
        <w:t xml:space="preserve"> have been done in RAN1 #115 with the following observations captured in</w:t>
      </w:r>
      <w:r w:rsidR="00A50C5B">
        <w:rPr>
          <w:rFonts w:eastAsia="DengXian"/>
          <w:lang w:eastAsia="zh-CN"/>
        </w:rPr>
        <w:t xml:space="preserve"> </w:t>
      </w:r>
      <w:r w:rsidR="00A50C5B">
        <w:rPr>
          <w:rFonts w:eastAsia="DengXian"/>
          <w:lang w:eastAsia="zh-CN"/>
        </w:rPr>
        <w:fldChar w:fldCharType="begin"/>
      </w:r>
      <w:r w:rsidR="00A50C5B">
        <w:rPr>
          <w:rFonts w:eastAsia="DengXian"/>
          <w:lang w:eastAsia="zh-CN"/>
        </w:rPr>
        <w:instrText xml:space="preserve"> REF _Ref157784654 \n \h </w:instrText>
      </w:r>
      <w:r w:rsidR="00A50C5B">
        <w:rPr>
          <w:rFonts w:eastAsia="DengXian"/>
          <w:lang w:eastAsia="zh-CN"/>
        </w:rPr>
      </w:r>
      <w:r w:rsidR="00A50C5B">
        <w:rPr>
          <w:rFonts w:eastAsia="DengXian"/>
          <w:lang w:eastAsia="zh-CN"/>
        </w:rPr>
        <w:fldChar w:fldCharType="separate"/>
      </w:r>
      <w:r w:rsidR="00A50C5B">
        <w:rPr>
          <w:rFonts w:eastAsia="DengXian"/>
          <w:lang w:eastAsia="zh-CN"/>
        </w:rPr>
        <w:t>[3]</w:t>
      </w:r>
      <w:r w:rsidR="00A50C5B">
        <w:rPr>
          <w:rFonts w:eastAsia="DengXian"/>
          <w:lang w:eastAsia="zh-CN"/>
        </w:rPr>
        <w:fldChar w:fldCharType="end"/>
      </w:r>
      <w:r w:rsidR="00A50C5B">
        <w:rPr>
          <w:rFonts w:eastAsia="DengXian"/>
          <w:lang w:eastAsia="zh-CN"/>
        </w:rPr>
        <w:t>:</w:t>
      </w:r>
    </w:p>
    <w:tbl>
      <w:tblPr>
        <w:tblStyle w:val="TableGrid"/>
        <w:tblW w:w="0" w:type="auto"/>
        <w:tblLook w:val="04A0" w:firstRow="1" w:lastRow="0" w:firstColumn="1" w:lastColumn="0" w:noHBand="0" w:noVBand="1"/>
      </w:tblPr>
      <w:tblGrid>
        <w:gridCol w:w="9629"/>
      </w:tblGrid>
      <w:tr w:rsidR="00A50C5B" w14:paraId="5828C025" w14:textId="77777777" w:rsidTr="00A50C5B">
        <w:tc>
          <w:tcPr>
            <w:tcW w:w="9629" w:type="dxa"/>
          </w:tcPr>
          <w:p w14:paraId="32611A07" w14:textId="77777777" w:rsidR="00A50C5B" w:rsidRPr="00A305C2" w:rsidRDefault="00A50C5B" w:rsidP="00312B7A">
            <w:pPr>
              <w:pStyle w:val="ListParagraph"/>
              <w:numPr>
                <w:ilvl w:val="0"/>
                <w:numId w:val="32"/>
              </w:numPr>
              <w:contextualSpacing w:val="0"/>
              <w:jc w:val="both"/>
              <w:rPr>
                <w:szCs w:val="20"/>
                <w:lang w:val="en-US"/>
              </w:rPr>
            </w:pPr>
            <w:r w:rsidRPr="00A305C2">
              <w:rPr>
                <w:szCs w:val="20"/>
                <w:lang w:val="en-US"/>
              </w:rPr>
              <w:t>There is no difference between Option 1 and Option 2 for “which PUSCH” the PHR is transmitted in.</w:t>
            </w:r>
          </w:p>
          <w:p w14:paraId="52304A85" w14:textId="77777777" w:rsidR="00A50C5B" w:rsidRPr="00A305C2" w:rsidRDefault="00A50C5B" w:rsidP="00312B7A">
            <w:pPr>
              <w:pStyle w:val="ListParagraph"/>
              <w:numPr>
                <w:ilvl w:val="1"/>
                <w:numId w:val="32"/>
              </w:numPr>
              <w:contextualSpacing w:val="0"/>
              <w:jc w:val="both"/>
              <w:rPr>
                <w:szCs w:val="20"/>
                <w:lang w:val="en-US"/>
              </w:rPr>
            </w:pPr>
            <w:r w:rsidRPr="00A305C2">
              <w:rPr>
                <w:szCs w:val="20"/>
                <w:lang w:val="en-US"/>
              </w:rPr>
              <w:t xml:space="preserve">e.g. Option 2 does not prevent including </w:t>
            </w:r>
            <w:proofErr w:type="spellStart"/>
            <w:r w:rsidRPr="00A305C2">
              <w:rPr>
                <w:szCs w:val="20"/>
                <w:lang w:val="en-US"/>
              </w:rPr>
              <w:t>Pcmax</w:t>
            </w:r>
            <w:proofErr w:type="spellEnd"/>
            <w:r w:rsidRPr="00A305C2">
              <w:rPr>
                <w:szCs w:val="20"/>
                <w:lang w:val="en-US"/>
              </w:rPr>
              <w:t xml:space="preserve"> for assumed PUSCH for serving cell 2 in PHR transmitted in CG PUSCH of serving cell </w:t>
            </w:r>
            <w:proofErr w:type="gramStart"/>
            <w:r w:rsidRPr="00A305C2">
              <w:rPr>
                <w:szCs w:val="20"/>
                <w:lang w:val="en-US"/>
              </w:rPr>
              <w:t>1</w:t>
            </w:r>
            <w:proofErr w:type="gramEnd"/>
          </w:p>
          <w:p w14:paraId="21A7B133" w14:textId="77777777" w:rsidR="00A50C5B" w:rsidRPr="00A305C2" w:rsidRDefault="00A50C5B" w:rsidP="00312B7A">
            <w:pPr>
              <w:pStyle w:val="ListParagraph"/>
              <w:numPr>
                <w:ilvl w:val="0"/>
                <w:numId w:val="32"/>
              </w:numPr>
              <w:contextualSpacing w:val="0"/>
              <w:jc w:val="both"/>
              <w:rPr>
                <w:szCs w:val="20"/>
                <w:lang w:val="en-US"/>
              </w:rPr>
            </w:pPr>
            <w:r w:rsidRPr="00A305C2">
              <w:rPr>
                <w:szCs w:val="20"/>
                <w:lang w:val="en-US"/>
              </w:rPr>
              <w:lastRenderedPageBreak/>
              <w:t>There is no difference in selected PHR format/MAC CE based on RAN2 agreements (“</w:t>
            </w:r>
            <w:r w:rsidRPr="00A305C2">
              <w:rPr>
                <w:i/>
                <w:iCs/>
                <w:szCs w:val="20"/>
                <w:lang w:val="en-US"/>
              </w:rPr>
              <w:t>If DWS is configured for the MAC entity transmitting PHR, the UE uses the new PHR format for PHR reporting</w:t>
            </w:r>
            <w:r w:rsidRPr="00A305C2">
              <w:rPr>
                <w:szCs w:val="20"/>
                <w:lang w:val="en-US"/>
              </w:rPr>
              <w:t>”)</w:t>
            </w:r>
          </w:p>
          <w:p w14:paraId="3945C60C" w14:textId="77777777" w:rsidR="00A50C5B" w:rsidRPr="00A305C2" w:rsidRDefault="00A50C5B" w:rsidP="00312B7A">
            <w:pPr>
              <w:pStyle w:val="ListParagraph"/>
              <w:numPr>
                <w:ilvl w:val="0"/>
                <w:numId w:val="32"/>
              </w:numPr>
              <w:contextualSpacing w:val="0"/>
              <w:jc w:val="both"/>
              <w:rPr>
                <w:szCs w:val="20"/>
                <w:lang w:val="en-US"/>
              </w:rPr>
            </w:pPr>
            <w:r w:rsidRPr="00A305C2">
              <w:rPr>
                <w:szCs w:val="20"/>
                <w:lang w:val="en-US"/>
              </w:rPr>
              <w:t>There would be a difference in the contents of the MAC CE:</w:t>
            </w:r>
          </w:p>
          <w:p w14:paraId="44CB9001" w14:textId="77777777" w:rsidR="00A50C5B" w:rsidRPr="00A305C2" w:rsidRDefault="00A50C5B" w:rsidP="00312B7A">
            <w:pPr>
              <w:pStyle w:val="ListParagraph"/>
              <w:numPr>
                <w:ilvl w:val="1"/>
                <w:numId w:val="32"/>
              </w:numPr>
              <w:contextualSpacing w:val="0"/>
              <w:jc w:val="both"/>
              <w:rPr>
                <w:szCs w:val="20"/>
                <w:lang w:val="en-US"/>
              </w:rPr>
            </w:pPr>
            <w:r w:rsidRPr="00A305C2">
              <w:rPr>
                <w:szCs w:val="20"/>
                <w:lang w:val="en-US"/>
              </w:rPr>
              <w:t xml:space="preserve">In Option 2, </w:t>
            </w:r>
            <w:proofErr w:type="spellStart"/>
            <w:r w:rsidRPr="00A305C2">
              <w:rPr>
                <w:szCs w:val="20"/>
                <w:lang w:val="en-US"/>
              </w:rPr>
              <w:t>Pcmax</w:t>
            </w:r>
            <w:proofErr w:type="spellEnd"/>
            <w:r w:rsidRPr="00A305C2">
              <w:rPr>
                <w:szCs w:val="20"/>
                <w:lang w:val="en-US"/>
              </w:rPr>
              <w:t xml:space="preserve"> for assumed PUSCH will be included in fewer </w:t>
            </w:r>
            <w:proofErr w:type="gramStart"/>
            <w:r w:rsidRPr="00A305C2">
              <w:rPr>
                <w:szCs w:val="20"/>
                <w:lang w:val="en-US"/>
              </w:rPr>
              <w:t>cases</w:t>
            </w:r>
            <w:proofErr w:type="gramEnd"/>
          </w:p>
          <w:p w14:paraId="50604171" w14:textId="77777777" w:rsidR="00A50C5B" w:rsidRPr="00A305C2" w:rsidRDefault="00A50C5B" w:rsidP="00312B7A">
            <w:pPr>
              <w:pStyle w:val="ListParagraph"/>
              <w:numPr>
                <w:ilvl w:val="1"/>
                <w:numId w:val="32"/>
              </w:numPr>
              <w:contextualSpacing w:val="0"/>
              <w:jc w:val="both"/>
              <w:rPr>
                <w:szCs w:val="20"/>
                <w:lang w:val="en-US"/>
              </w:rPr>
            </w:pPr>
            <w:r w:rsidRPr="00A305C2">
              <w:rPr>
                <w:szCs w:val="20"/>
                <w:lang w:val="en-US"/>
              </w:rPr>
              <w:t xml:space="preserve">Existence of </w:t>
            </w:r>
            <w:proofErr w:type="spellStart"/>
            <w:r w:rsidRPr="00A305C2">
              <w:rPr>
                <w:szCs w:val="20"/>
                <w:lang w:val="en-US"/>
              </w:rPr>
              <w:t>Pcmax</w:t>
            </w:r>
            <w:proofErr w:type="spellEnd"/>
            <w:r w:rsidRPr="00A305C2">
              <w:rPr>
                <w:szCs w:val="20"/>
                <w:lang w:val="en-US"/>
              </w:rPr>
              <w:t xml:space="preserve"> for assumed PUSCH in multiple entry PHR is indicated with Ei </w:t>
            </w:r>
            <w:proofErr w:type="gramStart"/>
            <w:r w:rsidRPr="00A305C2">
              <w:rPr>
                <w:szCs w:val="20"/>
                <w:lang w:val="en-US"/>
              </w:rPr>
              <w:t>field</w:t>
            </w:r>
            <w:proofErr w:type="gramEnd"/>
          </w:p>
          <w:p w14:paraId="17BB660B" w14:textId="77777777" w:rsidR="00A50C5B" w:rsidRPr="00A305C2" w:rsidRDefault="00A50C5B" w:rsidP="00312B7A">
            <w:pPr>
              <w:pStyle w:val="ListParagraph"/>
              <w:numPr>
                <w:ilvl w:val="1"/>
                <w:numId w:val="32"/>
              </w:numPr>
              <w:contextualSpacing w:val="0"/>
              <w:jc w:val="both"/>
              <w:rPr>
                <w:szCs w:val="20"/>
                <w:lang w:val="en-US"/>
              </w:rPr>
            </w:pPr>
            <w:r w:rsidRPr="00A305C2">
              <w:rPr>
                <w:szCs w:val="20"/>
                <w:lang w:val="en-US"/>
              </w:rPr>
              <w:t xml:space="preserve">For single entry PHR, it seems that the size is the same since field for </w:t>
            </w:r>
            <w:proofErr w:type="spellStart"/>
            <w:r w:rsidRPr="00A305C2">
              <w:rPr>
                <w:szCs w:val="20"/>
                <w:lang w:val="en-US"/>
              </w:rPr>
              <w:t>Pcmax</w:t>
            </w:r>
            <w:proofErr w:type="spellEnd"/>
            <w:r w:rsidRPr="00A305C2">
              <w:rPr>
                <w:szCs w:val="20"/>
                <w:lang w:val="en-US"/>
              </w:rPr>
              <w:t xml:space="preserve"> for assumed PUSCH is always present. </w:t>
            </w:r>
          </w:p>
          <w:p w14:paraId="0B466D3F" w14:textId="77777777" w:rsidR="00A50C5B" w:rsidRDefault="00A50C5B" w:rsidP="00A50C5B">
            <w:pPr>
              <w:spacing w:before="240"/>
              <w:rPr>
                <w:lang w:eastAsia="zh-CN"/>
              </w:rPr>
            </w:pPr>
            <w:r>
              <w:rPr>
                <w:lang w:eastAsia="zh-CN"/>
              </w:rPr>
              <w:t>Possible benefits of introducing additional restriction (Option 2):</w:t>
            </w:r>
          </w:p>
          <w:p w14:paraId="27D9B4AC" w14:textId="77777777" w:rsidR="00A50C5B" w:rsidRDefault="00A50C5B" w:rsidP="00312B7A">
            <w:pPr>
              <w:pStyle w:val="ListParagraph"/>
              <w:numPr>
                <w:ilvl w:val="0"/>
                <w:numId w:val="32"/>
              </w:numPr>
              <w:contextualSpacing w:val="0"/>
              <w:jc w:val="both"/>
              <w:rPr>
                <w:szCs w:val="20"/>
                <w:lang w:val="en-GB"/>
              </w:rPr>
            </w:pPr>
            <w:r>
              <w:rPr>
                <w:szCs w:val="20"/>
                <w:lang w:val="en-GB"/>
              </w:rPr>
              <w:t>Less overhead as the information would be reported for fewer PUSCHs (multiple-entry PHR only)</w:t>
            </w:r>
          </w:p>
          <w:p w14:paraId="65F4F975" w14:textId="77777777" w:rsidR="00A50C5B" w:rsidRDefault="00A50C5B" w:rsidP="00312B7A">
            <w:pPr>
              <w:pStyle w:val="ListParagraph"/>
              <w:numPr>
                <w:ilvl w:val="0"/>
                <w:numId w:val="32"/>
              </w:numPr>
              <w:contextualSpacing w:val="0"/>
              <w:jc w:val="both"/>
              <w:rPr>
                <w:szCs w:val="20"/>
                <w:lang w:val="en-GB"/>
              </w:rPr>
            </w:pPr>
            <w:r>
              <w:rPr>
                <w:szCs w:val="20"/>
                <w:lang w:val="en-GB"/>
              </w:rPr>
              <w:t>Relax implementation for reporting PHR in case of a CG-PUSCH</w:t>
            </w:r>
          </w:p>
          <w:p w14:paraId="0212E895" w14:textId="77777777" w:rsidR="00A50C5B" w:rsidRDefault="00A50C5B" w:rsidP="00312B7A">
            <w:pPr>
              <w:pStyle w:val="ListParagraph"/>
              <w:numPr>
                <w:ilvl w:val="0"/>
                <w:numId w:val="32"/>
              </w:numPr>
              <w:contextualSpacing w:val="0"/>
              <w:jc w:val="both"/>
              <w:rPr>
                <w:szCs w:val="20"/>
                <w:lang w:val="en-GB"/>
              </w:rPr>
            </w:pPr>
            <w:r>
              <w:rPr>
                <w:szCs w:val="20"/>
                <w:lang w:val="en-GB"/>
              </w:rPr>
              <w:t>Information for CG-PUSCH may be less relevant given waveform cannot be switched.</w:t>
            </w:r>
          </w:p>
          <w:p w14:paraId="2A713EE6" w14:textId="77777777" w:rsidR="00A50C5B" w:rsidRDefault="00A50C5B" w:rsidP="00A50C5B">
            <w:pPr>
              <w:spacing w:before="240"/>
              <w:rPr>
                <w:lang w:eastAsia="zh-CN"/>
              </w:rPr>
            </w:pPr>
            <w:r>
              <w:rPr>
                <w:lang w:eastAsia="zh-CN"/>
              </w:rPr>
              <w:t>Possible drawbacks of introducing additional restriction (Option 2):</w:t>
            </w:r>
          </w:p>
          <w:p w14:paraId="5586BBD2" w14:textId="77777777" w:rsidR="00A50C5B" w:rsidRDefault="00A50C5B" w:rsidP="00312B7A">
            <w:pPr>
              <w:pStyle w:val="ListParagraph"/>
              <w:numPr>
                <w:ilvl w:val="0"/>
                <w:numId w:val="32"/>
              </w:numPr>
              <w:contextualSpacing w:val="0"/>
              <w:jc w:val="both"/>
              <w:rPr>
                <w:szCs w:val="20"/>
                <w:lang w:val="en-GB"/>
              </w:rPr>
            </w:pPr>
            <w:r>
              <w:rPr>
                <w:szCs w:val="20"/>
                <w:lang w:val="en-GB"/>
              </w:rPr>
              <w:t>Information for CG-PUSCH no longer available, thus not possible to know whether to override CG-PUSCH with DG-PUSCH with better waveform in subsequent CG occasions.</w:t>
            </w:r>
          </w:p>
          <w:p w14:paraId="2CE055F6" w14:textId="77777777" w:rsidR="00A50C5B" w:rsidRDefault="00A50C5B" w:rsidP="00312B7A">
            <w:pPr>
              <w:pStyle w:val="ListParagraph"/>
              <w:numPr>
                <w:ilvl w:val="0"/>
                <w:numId w:val="32"/>
              </w:numPr>
              <w:contextualSpacing w:val="0"/>
              <w:jc w:val="both"/>
              <w:rPr>
                <w:szCs w:val="20"/>
                <w:lang w:val="en-GB"/>
              </w:rPr>
            </w:pPr>
            <w:r>
              <w:rPr>
                <w:szCs w:val="20"/>
                <w:lang w:val="en-GB"/>
              </w:rPr>
              <w:t>Network would not get information in predictable manner, i.e. in case triggered PHR is included in CG-PUSCH the info is not available for that serving cell.</w:t>
            </w:r>
          </w:p>
          <w:p w14:paraId="7147522F" w14:textId="4A97CA3B" w:rsidR="00A50C5B" w:rsidRPr="00A50C5B" w:rsidRDefault="00A50C5B" w:rsidP="00312B7A">
            <w:pPr>
              <w:pStyle w:val="ListParagraph"/>
              <w:numPr>
                <w:ilvl w:val="0"/>
                <w:numId w:val="32"/>
              </w:numPr>
              <w:contextualSpacing w:val="0"/>
              <w:jc w:val="both"/>
              <w:rPr>
                <w:szCs w:val="20"/>
                <w:lang w:val="en-GB"/>
              </w:rPr>
            </w:pPr>
            <w:r>
              <w:rPr>
                <w:szCs w:val="20"/>
                <w:lang w:val="en-GB"/>
              </w:rPr>
              <w:t>Additional implementation complexity since in existing PHR implementation PHY does not need to consider grant type.</w:t>
            </w:r>
          </w:p>
        </w:tc>
      </w:tr>
    </w:tbl>
    <w:p w14:paraId="7FE58A99" w14:textId="7255D9CA" w:rsidR="00A305C2" w:rsidRDefault="00A305C2" w:rsidP="00A305C2">
      <w:pPr>
        <w:spacing w:before="360"/>
        <w:rPr>
          <w:rFonts w:eastAsia="DengXian"/>
          <w:lang w:eastAsia="zh-CN"/>
        </w:rPr>
      </w:pPr>
      <w:r>
        <w:rPr>
          <w:rFonts w:eastAsia="DengXian"/>
          <w:lang w:eastAsia="zh-CN"/>
        </w:rPr>
        <w:lastRenderedPageBreak/>
        <w:t xml:space="preserve">Given that this is a maintenance topic, RAN1 should focus on finalizing the TP as soon as possible based on the existing agreements, and without any further enhancements. For that target, although pros and cons exist for Option 2, there is no significant difference between the two options from RAN1 perspective. In addition, </w:t>
      </w:r>
      <w:r w:rsidR="00237F96">
        <w:rPr>
          <w:rFonts w:eastAsia="DengXian"/>
          <w:lang w:eastAsia="zh-CN"/>
        </w:rPr>
        <w:t xml:space="preserve">fairly speaking, the following agreement in RAN1#110b-e </w:t>
      </w:r>
      <w:r w:rsidR="00B27891">
        <w:rPr>
          <w:rFonts w:eastAsia="DengXian"/>
          <w:lang w:eastAsia="zh-CN"/>
        </w:rPr>
        <w:t xml:space="preserve">states that any </w:t>
      </w:r>
      <w:r w:rsidR="00B27891" w:rsidRPr="00B27891">
        <w:rPr>
          <w:rFonts w:eastAsia="DengXian"/>
          <w:u w:val="single"/>
          <w:lang w:eastAsia="zh-CN"/>
        </w:rPr>
        <w:t>DWS enhancement</w:t>
      </w:r>
      <w:r w:rsidR="00B27891">
        <w:rPr>
          <w:rFonts w:eastAsia="DengXian"/>
          <w:lang w:eastAsia="zh-CN"/>
        </w:rPr>
        <w:t xml:space="preserve"> in Rel-18 is applicable to PUSCH scheduled by DCI format 0_1 or 0_2. Considering PHR report as one DWS enhancement, thus if Option 1 is adopted, it would violate the agreement in the sense that PUSCHs not scheduled by DCI format 0_1 or 0_2 may also involve in the enhancement by conveying the PHR.</w:t>
      </w:r>
    </w:p>
    <w:tbl>
      <w:tblPr>
        <w:tblStyle w:val="TableGrid"/>
        <w:tblW w:w="0" w:type="auto"/>
        <w:tblLook w:val="04A0" w:firstRow="1" w:lastRow="0" w:firstColumn="1" w:lastColumn="0" w:noHBand="0" w:noVBand="1"/>
      </w:tblPr>
      <w:tblGrid>
        <w:gridCol w:w="9629"/>
      </w:tblGrid>
      <w:tr w:rsidR="00237F96" w14:paraId="71A83810" w14:textId="77777777" w:rsidTr="00237F96">
        <w:tc>
          <w:tcPr>
            <w:tcW w:w="9629" w:type="dxa"/>
          </w:tcPr>
          <w:p w14:paraId="5D7BC4D5" w14:textId="77777777" w:rsidR="00237F96" w:rsidRPr="006F121E" w:rsidRDefault="00237F96" w:rsidP="00237F96">
            <w:pPr>
              <w:spacing w:after="120"/>
              <w:jc w:val="both"/>
              <w:rPr>
                <w:rFonts w:eastAsia="Times New Roman"/>
                <w:lang w:val="en-US"/>
              </w:rPr>
            </w:pPr>
            <w:bookmarkStart w:id="6" w:name="_Hlk134157614"/>
            <w:r w:rsidRPr="00101BE3">
              <w:rPr>
                <w:b/>
                <w:bCs/>
                <w:color w:val="001135"/>
                <w:kern w:val="24"/>
                <w:lang w:val="en-US"/>
              </w:rPr>
              <w:t xml:space="preserve">Agreement </w:t>
            </w:r>
            <w:r w:rsidRPr="00101BE3">
              <w:rPr>
                <w:rFonts w:eastAsia="MS Mincho" w:cs="+mn-cs"/>
                <w:b/>
                <w:bCs/>
                <w:kern w:val="24"/>
                <w:lang w:val="en-US"/>
              </w:rPr>
              <w:t>(RAN1#110b-e)</w:t>
            </w:r>
          </w:p>
          <w:p w14:paraId="703B0581" w14:textId="77777777" w:rsidR="00237F96" w:rsidRPr="006F121E" w:rsidRDefault="00237F96" w:rsidP="00237F96">
            <w:pPr>
              <w:spacing w:after="120"/>
              <w:jc w:val="both"/>
              <w:rPr>
                <w:rFonts w:eastAsia="Times New Roman"/>
                <w:lang w:val="en-US"/>
              </w:rPr>
            </w:pPr>
            <w:r w:rsidRPr="006F121E">
              <w:rPr>
                <w:color w:val="001135"/>
                <w:kern w:val="24"/>
                <w:lang w:val="en-US"/>
              </w:rPr>
              <w:t>Dynamic waveform switching enhancement in R18 is applicable to PUSCH scheduled by DCI format 0_1 or 0_2 in PDCCH with CRC scrambled with C-RNTI, MCS-C-RNTI, or CS-RNTI with NDI=1.</w:t>
            </w:r>
          </w:p>
          <w:p w14:paraId="1AC77A36" w14:textId="234F15CF" w:rsidR="00237F96" w:rsidRDefault="00237F96" w:rsidP="00237F96">
            <w:pPr>
              <w:spacing w:before="360"/>
              <w:rPr>
                <w:rFonts w:eastAsia="DengXian"/>
                <w:lang w:eastAsia="zh-CN"/>
              </w:rPr>
            </w:pPr>
            <w:r w:rsidRPr="006F121E">
              <w:rPr>
                <w:color w:val="001135"/>
                <w:kern w:val="24"/>
                <w:lang w:val="en-US"/>
              </w:rPr>
              <w:t>Note: The above does not imply that dynamic switching enhancement in R18 is applicable or not applicable to other cases of PUSCH (e.g. PUSCH transmission with a Type 1 or Type 2 configured grant, PUSCH scheduled by DCI format 0_0).</w:t>
            </w:r>
            <w:bookmarkEnd w:id="6"/>
          </w:p>
        </w:tc>
      </w:tr>
    </w:tbl>
    <w:p w14:paraId="681E46CF" w14:textId="4202ABB7" w:rsidR="00237F96" w:rsidRDefault="00B27891" w:rsidP="00A305C2">
      <w:pPr>
        <w:spacing w:before="360"/>
        <w:rPr>
          <w:rFonts w:eastAsia="DengXian"/>
          <w:lang w:eastAsia="zh-CN"/>
        </w:rPr>
      </w:pPr>
      <w:r>
        <w:rPr>
          <w:rFonts w:eastAsia="DengXian"/>
          <w:lang w:eastAsia="zh-CN"/>
        </w:rPr>
        <w:t xml:space="preserve">Therefore, </w:t>
      </w:r>
      <w:r w:rsidR="00312B7A">
        <w:rPr>
          <w:rFonts w:eastAsia="DengXian"/>
          <w:lang w:eastAsia="zh-CN"/>
        </w:rPr>
        <w:t xml:space="preserve">we propose adopting Option 2 for the sake of progress. </w:t>
      </w:r>
    </w:p>
    <w:p w14:paraId="468C8C2F" w14:textId="18FA907D" w:rsidR="00312B7A" w:rsidRDefault="00312B7A" w:rsidP="00312B7A">
      <w:pPr>
        <w:rPr>
          <w:b/>
        </w:rPr>
      </w:pPr>
      <w:r w:rsidRPr="00610EDF">
        <w:rPr>
          <w:b/>
        </w:rPr>
        <w:t xml:space="preserve">Proposal </w:t>
      </w:r>
      <w:r>
        <w:rPr>
          <w:b/>
        </w:rPr>
        <w:t>4</w:t>
      </w:r>
      <w:r w:rsidRPr="00610EDF">
        <w:rPr>
          <w:b/>
        </w:rPr>
        <w:t xml:space="preserve">. </w:t>
      </w:r>
      <w:r>
        <w:rPr>
          <w:b/>
        </w:rPr>
        <w:t>The following TP is proposed f</w:t>
      </w:r>
      <w:r w:rsidRPr="00610EDF">
        <w:rPr>
          <w:b/>
        </w:rPr>
        <w:t xml:space="preserve">or </w:t>
      </w:r>
      <w:r w:rsidRPr="00312B7A">
        <w:rPr>
          <w:b/>
          <w:bCs/>
          <w:lang w:val="en-US"/>
        </w:rPr>
        <w:t xml:space="preserve">capturing the PH information </w:t>
      </w:r>
      <w:r>
        <w:rPr>
          <w:b/>
          <w:bCs/>
          <w:lang w:val="en-US"/>
        </w:rPr>
        <w:t xml:space="preserve">reporting </w:t>
      </w:r>
      <w:r w:rsidRPr="00312B7A">
        <w:rPr>
          <w:b/>
          <w:bCs/>
          <w:lang w:val="en-US"/>
        </w:rPr>
        <w:t>for assumed PUSCH in TS 38.213</w:t>
      </w:r>
      <w:r>
        <w:rPr>
          <w:b/>
        </w:rPr>
        <w:t>.</w:t>
      </w:r>
    </w:p>
    <w:tbl>
      <w:tblPr>
        <w:tblStyle w:val="TableGrid"/>
        <w:tblW w:w="0" w:type="auto"/>
        <w:tblLook w:val="04A0" w:firstRow="1" w:lastRow="0" w:firstColumn="1" w:lastColumn="0" w:noHBand="0" w:noVBand="1"/>
      </w:tblPr>
      <w:tblGrid>
        <w:gridCol w:w="9629"/>
      </w:tblGrid>
      <w:tr w:rsidR="00312B7A" w14:paraId="10BF7D6A" w14:textId="77777777" w:rsidTr="00312B7A">
        <w:tc>
          <w:tcPr>
            <w:tcW w:w="9629" w:type="dxa"/>
          </w:tcPr>
          <w:p w14:paraId="71E7DB51" w14:textId="77777777" w:rsidR="00312B7A" w:rsidRDefault="00312B7A" w:rsidP="00312B7A">
            <w:pPr>
              <w:spacing w:after="0"/>
              <w:rPr>
                <w:lang w:eastAsia="ko-KR"/>
              </w:rPr>
            </w:pPr>
            <w:r>
              <w:rPr>
                <w:b/>
                <w:bCs/>
                <w:i/>
                <w:iCs/>
                <w:lang w:eastAsia="ko-KR"/>
              </w:rPr>
              <w:t>Reason for change</w:t>
            </w:r>
            <w:r>
              <w:rPr>
                <w:lang w:eastAsia="ko-KR"/>
              </w:rPr>
              <w:t>: Introduce power headroom information for assumed PUSCH in TS38.213.</w:t>
            </w:r>
          </w:p>
          <w:p w14:paraId="66D5AE48" w14:textId="77777777" w:rsidR="00312B7A" w:rsidRDefault="00312B7A" w:rsidP="00312B7A">
            <w:pPr>
              <w:spacing w:after="0"/>
              <w:rPr>
                <w:lang w:eastAsia="ko-KR"/>
              </w:rPr>
            </w:pPr>
            <w:r>
              <w:rPr>
                <w:b/>
                <w:bCs/>
                <w:i/>
                <w:iCs/>
                <w:lang w:eastAsia="ko-KR"/>
              </w:rPr>
              <w:t>Summary of changes</w:t>
            </w:r>
            <w:r>
              <w:rPr>
                <w:lang w:eastAsia="ko-KR"/>
              </w:rPr>
              <w:t xml:space="preserve">: Description of the provision of </w:t>
            </w:r>
            <w:proofErr w:type="spellStart"/>
            <w:r>
              <w:rPr>
                <w:lang w:eastAsia="ko-KR"/>
              </w:rPr>
              <w:t>Pcmax</w:t>
            </w:r>
            <w:proofErr w:type="spellEnd"/>
            <w:r>
              <w:rPr>
                <w:lang w:eastAsia="ko-KR"/>
              </w:rPr>
              <w:t xml:space="preserve"> for an assumed PUSCH and associated conditions.</w:t>
            </w:r>
          </w:p>
          <w:p w14:paraId="2E8BE3BD" w14:textId="77777777" w:rsidR="00312B7A" w:rsidRDefault="00312B7A" w:rsidP="00312B7A">
            <w:pPr>
              <w:spacing w:after="0"/>
              <w:rPr>
                <w:lang w:eastAsia="ko-KR"/>
              </w:rPr>
            </w:pPr>
            <w:r>
              <w:rPr>
                <w:b/>
                <w:bCs/>
                <w:i/>
                <w:iCs/>
                <w:lang w:eastAsia="ko-KR"/>
              </w:rPr>
              <w:t>Consequences if not approved</w:t>
            </w:r>
            <w:r>
              <w:rPr>
                <w:lang w:eastAsia="ko-KR"/>
              </w:rPr>
              <w:t>: Specification does not support reporting of power headroom information for assumed PUSCH.</w:t>
            </w:r>
          </w:p>
          <w:p w14:paraId="47AC8C7F" w14:textId="77777777" w:rsidR="00312B7A" w:rsidRDefault="00312B7A" w:rsidP="00312B7A">
            <w:pPr>
              <w:spacing w:after="0"/>
              <w:rPr>
                <w:lang w:val="en-US" w:eastAsia="ko-KR"/>
              </w:rPr>
            </w:pPr>
          </w:p>
          <w:p w14:paraId="4196BEE0" w14:textId="77777777" w:rsidR="00312B7A" w:rsidRDefault="00312B7A" w:rsidP="00312B7A">
            <w:pPr>
              <w:pStyle w:val="Heading3"/>
              <w:numPr>
                <w:ilvl w:val="0"/>
                <w:numId w:val="0"/>
              </w:numPr>
              <w:rPr>
                <w:szCs w:val="28"/>
                <w:lang w:eastAsia="zh-CN"/>
              </w:rPr>
            </w:pPr>
            <w:r>
              <w:t>7.7.1</w:t>
            </w:r>
            <w:r>
              <w:tab/>
              <w:t>Type 1 PH report</w:t>
            </w:r>
          </w:p>
          <w:p w14:paraId="4F256FF1" w14:textId="77777777" w:rsidR="00312B7A" w:rsidRDefault="00312B7A" w:rsidP="00312B7A">
            <w:pPr>
              <w:jc w:val="center"/>
              <w:rPr>
                <w:rFonts w:eastAsia="Batang"/>
                <w:lang w:eastAsia="zh-CN"/>
              </w:rPr>
            </w:pPr>
            <w:r>
              <w:rPr>
                <w:rFonts w:eastAsia="Batang"/>
                <w:lang w:eastAsia="zh-CN"/>
              </w:rPr>
              <w:t>&lt;&lt;&lt; Start changes &gt;&gt;&gt;</w:t>
            </w:r>
          </w:p>
          <w:p w14:paraId="6A443ED9" w14:textId="77777777" w:rsidR="00312B7A" w:rsidRDefault="00312B7A" w:rsidP="00312B7A">
            <w:pPr>
              <w:pStyle w:val="B1"/>
              <w:spacing w:before="120"/>
              <w:rPr>
                <w:rFonts w:eastAsia="Times New Roman"/>
                <w:iCs/>
                <w:lang w:eastAsia="en-GB"/>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 xml:space="preserve">using </w:t>
            </w:r>
            <w:r>
              <w:lastRenderedPageBreak/>
              <w:t>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572C03EA" w14:textId="77777777" w:rsidR="00312B7A" w:rsidRDefault="00312B7A" w:rsidP="00312B7A">
            <w:pPr>
              <w:rPr>
                <w:rFonts w:eastAsia="Batang"/>
                <w:color w:val="FF0000"/>
                <w:lang w:eastAsia="zh-CN"/>
              </w:rPr>
            </w:pPr>
            <w:r>
              <w:rPr>
                <w:rFonts w:eastAsia="Batang"/>
                <w:color w:val="FF0000"/>
                <w:lang w:eastAsia="zh-CN"/>
              </w:rPr>
              <w:t xml:space="preserve">If a UE provides a Type 1 power headroom report for an activated serving cell based on an actual PUSCH transmission </w:t>
            </w:r>
            <w:r>
              <w:rPr>
                <w:rFonts w:eastAsia="Batang"/>
                <w:color w:val="FF0000"/>
                <w:highlight w:val="cyan"/>
                <w:lang w:eastAsia="zh-CN"/>
              </w:rPr>
              <w:t>scheduled by a PDCCH indicating if transform precoder is enabled or disabled</w:t>
            </w:r>
            <w:r>
              <w:rPr>
                <w:rFonts w:eastAsia="Batang"/>
                <w:color w:val="FF0000"/>
                <w:lang w:eastAsia="zh-CN"/>
              </w:rPr>
              <w:t xml:space="preserve">, is provided </w:t>
            </w:r>
            <w:proofErr w:type="spellStart"/>
            <w:r>
              <w:rPr>
                <w:rFonts w:eastAsia="Batang"/>
                <w:i/>
                <w:iCs/>
                <w:color w:val="FF0000"/>
                <w:lang w:eastAsia="zh-CN"/>
              </w:rPr>
              <w:t>assumedPUSCHInfo</w:t>
            </w:r>
            <w:proofErr w:type="spellEnd"/>
            <w:r>
              <w:rPr>
                <w:rFonts w:eastAsia="Batang"/>
                <w:i/>
                <w:iCs/>
                <w:color w:val="FF0000"/>
                <w:lang w:eastAsia="zh-CN"/>
              </w:rPr>
              <w:t xml:space="preserve">, </w:t>
            </w:r>
            <w:r>
              <w:rPr>
                <w:rFonts w:eastAsia="Batang"/>
                <w:color w:val="FF0000"/>
                <w:lang w:eastAsia="zh-CN"/>
              </w:rPr>
              <w:t xml:space="preserve">and </w:t>
            </w:r>
            <w:r>
              <w:rPr>
                <w:rFonts w:ascii="Times" w:eastAsia="Microsoft YaHei UI" w:hAnsi="Times"/>
                <w:i/>
                <w:iCs/>
                <w:color w:val="FF0000"/>
              </w:rPr>
              <w:t xml:space="preserve">dynamicTransformPrecoderIndicationDCI-0-1 </w:t>
            </w:r>
            <w:r>
              <w:rPr>
                <w:rFonts w:ascii="Times" w:eastAsia="Microsoft YaHei UI" w:hAnsi="Times"/>
                <w:color w:val="FF0000"/>
              </w:rPr>
              <w:t xml:space="preserve">or </w:t>
            </w:r>
            <w:r>
              <w:rPr>
                <w:rFonts w:ascii="Times" w:eastAsia="Microsoft YaHei UI" w:hAnsi="Times"/>
                <w:i/>
                <w:iCs/>
                <w:color w:val="FF0000"/>
              </w:rPr>
              <w:t xml:space="preserve">dynamicTransformPrecoderIndicationDCI-0-2 </w:t>
            </w:r>
            <w:r>
              <w:rPr>
                <w:rFonts w:ascii="Times" w:eastAsia="Microsoft YaHei UI" w:hAnsi="Times"/>
                <w:color w:val="FF0000"/>
              </w:rPr>
              <w:t>is set to enabled for the active bandwidth part</w:t>
            </w:r>
            <w:r>
              <w:rPr>
                <w:rFonts w:eastAsia="Batang"/>
                <w:color w:val="FF0000"/>
                <w:lang w:eastAsia="zh-CN"/>
              </w:rPr>
              <w:t xml:space="preserve"> of the serving cell:</w:t>
            </w:r>
          </w:p>
          <w:p w14:paraId="4E9F163A" w14:textId="77777777" w:rsidR="00312B7A" w:rsidRDefault="00312B7A" w:rsidP="00312B7A">
            <w:pPr>
              <w:spacing w:after="0"/>
              <w:rPr>
                <w:rFonts w:eastAsia="Batang"/>
                <w:color w:val="FF0000"/>
                <w:lang w:eastAsia="zh-CN"/>
              </w:rPr>
            </w:pPr>
            <w:r>
              <w:rPr>
                <w:color w:val="FF0000"/>
              </w:rPr>
              <w:t xml:space="preserve">the UE provides </w:t>
            </w:r>
            <m:oMath>
              <m:sSub>
                <m:sSubPr>
                  <m:ctrlPr>
                    <w:rPr>
                      <w:rFonts w:ascii="Cambria Math" w:hAnsi="Cambria Math"/>
                      <w:color w:val="FF0000"/>
                      <w:sz w:val="22"/>
                      <w:szCs w:val="22"/>
                      <w:lang w:eastAsia="ja-JP"/>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Pr>
                <w:color w:val="FF0000"/>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olor w:val="FF0000"/>
                      <w:sz w:val="22"/>
                      <w:szCs w:val="22"/>
                      <w:lang w:eastAsia="ja-JP"/>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Pr>
                <w:color w:val="FF0000"/>
              </w:rPr>
              <w:t xml:space="preserve"> based on any applicable maximum output power reduction for an assumed PUSCH with transform precoder disabled, if supported, if the transform precoder is enabled for the actual PUSCH. All other parameters </w:t>
            </w:r>
            <w:r>
              <w:rPr>
                <w:rFonts w:eastAsia="Batang"/>
                <w:color w:val="FF0000"/>
                <w:lang w:eastAsia="zh-CN"/>
              </w:rPr>
              <w:t xml:space="preserve">used for the calculation of </w:t>
            </w:r>
            <w:proofErr w:type="spellStart"/>
            <w:proofErr w:type="gramStart"/>
            <w:r>
              <w:rPr>
                <w:rFonts w:eastAsia="Batang"/>
                <w:color w:val="FF0000"/>
                <w:lang w:eastAsia="zh-CN"/>
              </w:rPr>
              <w:t>P</w:t>
            </w:r>
            <w:r>
              <w:rPr>
                <w:rFonts w:eastAsia="Batang"/>
                <w:color w:val="FF0000"/>
                <w:vertAlign w:val="subscript"/>
                <w:lang w:eastAsia="zh-CN"/>
              </w:rPr>
              <w:t>CMAX,f</w:t>
            </w:r>
            <w:proofErr w:type="gramEnd"/>
            <w:r>
              <w:rPr>
                <w:rFonts w:eastAsia="Batang"/>
                <w:color w:val="FF0000"/>
                <w:vertAlign w:val="subscript"/>
                <w:lang w:eastAsia="zh-CN"/>
              </w:rPr>
              <w:t>,c</w:t>
            </w:r>
            <w:proofErr w:type="spellEnd"/>
            <w:r>
              <w:rPr>
                <w:rFonts w:eastAsia="Batang"/>
                <w:color w:val="FF0000"/>
                <w:lang w:eastAsia="zh-CN"/>
              </w:rPr>
              <w:t>(</w:t>
            </w:r>
            <w:proofErr w:type="spellStart"/>
            <w:r>
              <w:rPr>
                <w:rFonts w:eastAsia="Batang"/>
                <w:color w:val="FF0000"/>
                <w:lang w:eastAsia="zh-CN"/>
              </w:rPr>
              <w:t>i</w:t>
            </w:r>
            <w:proofErr w:type="spellEnd"/>
            <w:r>
              <w:rPr>
                <w:rFonts w:eastAsia="Batang"/>
                <w:color w:val="FF0000"/>
                <w:lang w:eastAsia="zh-CN"/>
              </w:rPr>
              <w:t xml:space="preserve">) </w:t>
            </w:r>
            <w:r>
              <w:rPr>
                <w:color w:val="FF0000"/>
              </w:rPr>
              <w:t xml:space="preserve">of the assumed PUSCH are the same as the actual PUSCH. </w:t>
            </w:r>
          </w:p>
          <w:p w14:paraId="48249054" w14:textId="77777777" w:rsidR="00312B7A" w:rsidRDefault="00312B7A" w:rsidP="00312B7A">
            <w:pPr>
              <w:spacing w:after="0"/>
              <w:rPr>
                <w:rFonts w:eastAsia="Batang"/>
                <w:color w:val="FF0000"/>
                <w:lang w:eastAsia="zh-CN"/>
              </w:rPr>
            </w:pPr>
          </w:p>
          <w:p w14:paraId="0EE20AA8" w14:textId="3DC1B783" w:rsidR="00312B7A" w:rsidRDefault="00312B7A" w:rsidP="00312B7A">
            <w:pPr>
              <w:jc w:val="center"/>
              <w:rPr>
                <w:b/>
              </w:rPr>
            </w:pPr>
            <w:r>
              <w:rPr>
                <w:rFonts w:eastAsia="Batang"/>
                <w:lang w:eastAsia="zh-CN"/>
              </w:rPr>
              <w:t>&lt;&lt;&lt; End changes &gt;&gt;&gt;</w:t>
            </w:r>
          </w:p>
        </w:tc>
      </w:tr>
    </w:tbl>
    <w:p w14:paraId="7B199ED3" w14:textId="77777777" w:rsidR="00312B7A" w:rsidRDefault="00312B7A" w:rsidP="00312B7A">
      <w:pPr>
        <w:rPr>
          <w:b/>
        </w:rPr>
      </w:pPr>
    </w:p>
    <w:p w14:paraId="623AE9CA" w14:textId="77777777" w:rsidR="00FF42F5" w:rsidRDefault="00FF42F5" w:rsidP="00743489">
      <w:pPr>
        <w:rPr>
          <w:rFonts w:eastAsia="DengXian"/>
          <w:lang w:eastAsia="zh-CN"/>
        </w:rPr>
      </w:pPr>
    </w:p>
    <w:p w14:paraId="10445A01" w14:textId="7DCE7018" w:rsidR="00885580" w:rsidRPr="00FF3F81" w:rsidRDefault="007820D0" w:rsidP="00892E29">
      <w:pPr>
        <w:pStyle w:val="Heading1"/>
        <w:spacing w:line="276" w:lineRule="auto"/>
        <w:rPr>
          <w:lang w:val="en-US"/>
        </w:rPr>
      </w:pPr>
      <w:bookmarkStart w:id="7" w:name="_Toc67700564"/>
      <w:bookmarkEnd w:id="3"/>
      <w:r w:rsidRPr="00FF3F81">
        <w:rPr>
          <w:lang w:val="en-US"/>
        </w:rPr>
        <w:t>Conclusion</w:t>
      </w:r>
      <w:bookmarkEnd w:id="7"/>
    </w:p>
    <w:p w14:paraId="4DA34F91" w14:textId="13C9F5B2" w:rsidR="0052777E" w:rsidRPr="00A70A6A" w:rsidRDefault="005E663E" w:rsidP="00A70A6A">
      <w:pPr>
        <w:pStyle w:val="Caption"/>
        <w:jc w:val="both"/>
        <w:rPr>
          <w:b w:val="0"/>
          <w:lang w:val="en-US"/>
        </w:rPr>
      </w:pPr>
      <w:r w:rsidRPr="005E663E">
        <w:rPr>
          <w:b w:val="0"/>
          <w:bCs/>
          <w:lang w:val="en-US" w:eastAsia="zh-CN"/>
        </w:rPr>
        <w:t xml:space="preserve">In this contribution we have discussed </w:t>
      </w:r>
      <w:r w:rsidR="00E20D97">
        <w:rPr>
          <w:b w:val="0"/>
          <w:bCs/>
          <w:lang w:val="en-US" w:eastAsia="zh-CN"/>
        </w:rPr>
        <w:t>remaining issues</w:t>
      </w:r>
      <w:r w:rsidR="0052777E">
        <w:rPr>
          <w:b w:val="0"/>
          <w:bCs/>
          <w:lang w:val="en-US" w:eastAsia="zh-CN"/>
        </w:rPr>
        <w:t xml:space="preserve"> of PRACH enhancements in Rel-18. </w:t>
      </w:r>
      <w:bookmarkStart w:id="8" w:name="_Toc67700565"/>
      <w:r w:rsidR="0052777E" w:rsidRPr="00A70A6A">
        <w:rPr>
          <w:b w:val="0"/>
          <w:lang w:val="en-US"/>
        </w:rPr>
        <w:t>The following proposals were made:</w:t>
      </w:r>
    </w:p>
    <w:p w14:paraId="74434489" w14:textId="77777777" w:rsidR="00EC6712" w:rsidRDefault="00EC6712" w:rsidP="00EC6712">
      <w:pPr>
        <w:rPr>
          <w:b/>
        </w:rPr>
      </w:pPr>
      <w:r w:rsidRPr="00610EDF">
        <w:rPr>
          <w:b/>
        </w:rPr>
        <w:t xml:space="preserve">Proposal </w:t>
      </w:r>
      <w:r>
        <w:rPr>
          <w:b/>
        </w:rPr>
        <w:t>1</w:t>
      </w:r>
      <w:r w:rsidRPr="00610EDF">
        <w:rPr>
          <w:b/>
        </w:rPr>
        <w:t xml:space="preserve">. For </w:t>
      </w:r>
      <w:r w:rsidRPr="00610EDF">
        <w:rPr>
          <w:rFonts w:hint="eastAsia"/>
          <w:b/>
        </w:rPr>
        <w:t>m</w:t>
      </w:r>
      <w:r w:rsidRPr="00610EDF">
        <w:rPr>
          <w:b/>
        </w:rPr>
        <w:t>ultiple PRACH transmissions with indication of PRACH mask index</w:t>
      </w:r>
      <w:r w:rsidRPr="00610EDF">
        <w:rPr>
          <w:rFonts w:hint="eastAsia"/>
          <w:b/>
        </w:rPr>
        <w:t>,</w:t>
      </w:r>
      <w:r w:rsidRPr="00610EDF">
        <w:rPr>
          <w:b/>
        </w:rPr>
        <w:t xml:space="preserve"> </w:t>
      </w:r>
      <w:r>
        <w:rPr>
          <w:b/>
        </w:rPr>
        <w:t>support Option 3 as first preference and Option 4 as second preference.</w:t>
      </w:r>
    </w:p>
    <w:p w14:paraId="1EF88B00" w14:textId="77777777" w:rsidR="00EC6712" w:rsidRDefault="00EC6712" w:rsidP="00EC6712">
      <w:pPr>
        <w:rPr>
          <w:b/>
        </w:rPr>
      </w:pPr>
      <w:r w:rsidRPr="00610EDF">
        <w:rPr>
          <w:b/>
        </w:rPr>
        <w:t xml:space="preserve">Proposal </w:t>
      </w:r>
      <w:r>
        <w:rPr>
          <w:b/>
        </w:rPr>
        <w:t>2</w:t>
      </w:r>
      <w:r w:rsidRPr="00610EDF">
        <w:rPr>
          <w:b/>
        </w:rPr>
        <w:t xml:space="preserve">. </w:t>
      </w:r>
      <w:r>
        <w:rPr>
          <w:b/>
        </w:rPr>
        <w:t>The following TP is proposed f</w:t>
      </w:r>
      <w:r w:rsidRPr="00610EDF">
        <w:rPr>
          <w:b/>
        </w:rPr>
        <w:t xml:space="preserve">or </w:t>
      </w:r>
      <w:r w:rsidRPr="00610EDF">
        <w:rPr>
          <w:rFonts w:hint="eastAsia"/>
          <w:b/>
        </w:rPr>
        <w:t>m</w:t>
      </w:r>
      <w:r w:rsidRPr="00610EDF">
        <w:rPr>
          <w:b/>
        </w:rPr>
        <w:t>ultiple PRACH transmissions with indication of PRACH mask index</w:t>
      </w:r>
      <w:r>
        <w:rPr>
          <w:b/>
        </w:rPr>
        <w:t>.</w:t>
      </w:r>
    </w:p>
    <w:tbl>
      <w:tblPr>
        <w:tblStyle w:val="TableGrid"/>
        <w:tblW w:w="0" w:type="auto"/>
        <w:tblLook w:val="04A0" w:firstRow="1" w:lastRow="0" w:firstColumn="1" w:lastColumn="0" w:noHBand="0" w:noVBand="1"/>
      </w:tblPr>
      <w:tblGrid>
        <w:gridCol w:w="9629"/>
      </w:tblGrid>
      <w:tr w:rsidR="00312B7A" w14:paraId="542AFDC8" w14:textId="77777777" w:rsidTr="00B01598">
        <w:tc>
          <w:tcPr>
            <w:tcW w:w="9629" w:type="dxa"/>
          </w:tcPr>
          <w:p w14:paraId="601D9155" w14:textId="77777777" w:rsidR="00312B7A" w:rsidRDefault="00312B7A" w:rsidP="00B01598">
            <w:pPr>
              <w:rPr>
                <w:szCs w:val="21"/>
              </w:rPr>
            </w:pPr>
            <w:r>
              <w:rPr>
                <w:rFonts w:hint="eastAsia"/>
                <w:b/>
                <w:bCs/>
              </w:rPr>
              <w:t>R</w:t>
            </w:r>
            <w:r>
              <w:rPr>
                <w:b/>
                <w:bCs/>
              </w:rPr>
              <w:t>easons for changes</w:t>
            </w:r>
            <w:r>
              <w:t>:</w:t>
            </w:r>
            <w:r>
              <w:rPr>
                <w:szCs w:val="21"/>
              </w:rPr>
              <w:t xml:space="preserve"> To capture the agreement on </w:t>
            </w:r>
            <w:r w:rsidRPr="00B42E1D">
              <w:rPr>
                <w:szCs w:val="21"/>
              </w:rPr>
              <w:t>multiple PRACH transmissions with indication of PRACH mask index</w:t>
            </w:r>
            <w:r>
              <w:rPr>
                <w:szCs w:val="21"/>
              </w:rPr>
              <w:t>.</w:t>
            </w:r>
          </w:p>
          <w:p w14:paraId="695D56E6" w14:textId="77777777" w:rsidR="00312B7A" w:rsidRDefault="00312B7A" w:rsidP="00B01598">
            <w:pPr>
              <w:spacing w:after="120"/>
              <w:rPr>
                <w:szCs w:val="21"/>
              </w:rPr>
            </w:pPr>
            <w:r>
              <w:rPr>
                <w:b/>
                <w:bCs/>
                <w:szCs w:val="21"/>
              </w:rPr>
              <w:t>Summary of change</w:t>
            </w:r>
            <w:r>
              <w:rPr>
                <w:rFonts w:hint="eastAsia"/>
                <w:b/>
                <w:bCs/>
                <w:szCs w:val="21"/>
              </w:rPr>
              <w:t>:</w:t>
            </w:r>
            <w:r>
              <w:rPr>
                <w:b/>
                <w:bCs/>
                <w:szCs w:val="21"/>
              </w:rPr>
              <w:t xml:space="preserve"> </w:t>
            </w:r>
            <w:r>
              <w:rPr>
                <w:szCs w:val="21"/>
              </w:rPr>
              <w:t>Capture the procedure to use the PRACH mask index in case of PRACH transmission with preamble repetitions.</w:t>
            </w:r>
          </w:p>
          <w:p w14:paraId="3CDB9A69" w14:textId="77777777" w:rsidR="00312B7A" w:rsidRDefault="00312B7A" w:rsidP="00B01598">
            <w:pPr>
              <w:spacing w:after="120"/>
              <w:rPr>
                <w:szCs w:val="21"/>
              </w:rPr>
            </w:pPr>
            <w:r>
              <w:rPr>
                <w:b/>
                <w:bCs/>
                <w:szCs w:val="21"/>
              </w:rPr>
              <w:t>Consequences if not approved:</w:t>
            </w:r>
            <w:r>
              <w:rPr>
                <w:szCs w:val="21"/>
              </w:rPr>
              <w:t xml:space="preserve"> Ambiguity between what is indicated by NW in the PRACH mask and what is done by the UE for the PRACH transmission with preamble repetitions.</w:t>
            </w:r>
          </w:p>
          <w:p w14:paraId="4FBF745A" w14:textId="77777777" w:rsidR="00312B7A" w:rsidRDefault="00312B7A" w:rsidP="00B01598">
            <w:pPr>
              <w:rPr>
                <w:b/>
              </w:rPr>
            </w:pPr>
          </w:p>
          <w:tbl>
            <w:tblPr>
              <w:tblStyle w:val="TableGrid"/>
              <w:tblW w:w="0" w:type="auto"/>
              <w:tblLook w:val="04A0" w:firstRow="1" w:lastRow="0" w:firstColumn="1" w:lastColumn="0" w:noHBand="0" w:noVBand="1"/>
            </w:tblPr>
            <w:tblGrid>
              <w:gridCol w:w="9403"/>
            </w:tblGrid>
            <w:tr w:rsidR="00312B7A" w14:paraId="15FFB798" w14:textId="77777777" w:rsidTr="00B01598">
              <w:tc>
                <w:tcPr>
                  <w:tcW w:w="9403" w:type="dxa"/>
                </w:tcPr>
                <w:p w14:paraId="7EDF8219" w14:textId="77777777" w:rsidR="00312B7A" w:rsidRDefault="00312B7A" w:rsidP="00B01598">
                  <w:pPr>
                    <w:rPr>
                      <w:sz w:val="28"/>
                      <w:szCs w:val="28"/>
                    </w:rPr>
                  </w:pPr>
                  <w:r>
                    <w:rPr>
                      <w:sz w:val="28"/>
                      <w:szCs w:val="28"/>
                    </w:rPr>
                    <w:t>8.1 Random access preamble</w:t>
                  </w:r>
                </w:p>
                <w:p w14:paraId="5F8EFE61" w14:textId="77777777" w:rsidR="00312B7A" w:rsidRDefault="00312B7A" w:rsidP="00B01598">
                  <w:pPr>
                    <w:spacing w:after="60"/>
                    <w:jc w:val="center"/>
                    <w:rPr>
                      <w:color w:val="FF0000"/>
                      <w:szCs w:val="21"/>
                    </w:rPr>
                  </w:pPr>
                  <w:r>
                    <w:rPr>
                      <w:color w:val="FF0000"/>
                      <w:szCs w:val="21"/>
                    </w:rPr>
                    <w:t>&lt; Unchanged parts are omitted &gt;</w:t>
                  </w:r>
                </w:p>
                <w:p w14:paraId="0BC1AE7A" w14:textId="77777777" w:rsidR="00312B7A" w:rsidRDefault="00312B7A" w:rsidP="00B01598">
                  <w:r>
                    <w:t xml:space="preserve">The PRACH transmission can be on a subset of PRACH occasions associated with a same SS/PBCH block index within an SSB-RO mapping cycle for a UE provided with a PRACH mask index by </w:t>
                  </w:r>
                  <w:proofErr w:type="spellStart"/>
                  <w:r>
                    <w:t>ssb-SharedRO-MaskIndex</w:t>
                  </w:r>
                  <w:proofErr w:type="spellEnd"/>
                  <w:r w:rsidRPr="00B42E1D">
                    <w:rPr>
                      <w:color w:val="FF0000"/>
                      <w:u w:val="single"/>
                    </w:rPr>
                    <w:t xml:space="preserve">, or on set(s) of </w:t>
                  </w:r>
                  <m:oMath>
                    <m:sSubSup>
                      <m:sSubSupPr>
                        <m:ctrlPr>
                          <w:rPr>
                            <w:rFonts w:ascii="Cambria Math" w:hAnsi="Cambria Math"/>
                            <w:i/>
                            <w:color w:val="FF0000"/>
                            <w:u w:val="single"/>
                          </w:rPr>
                        </m:ctrlPr>
                      </m:sSubSupPr>
                      <m:e>
                        <m:r>
                          <w:rPr>
                            <w:rFonts w:ascii="Cambria Math" w:hAnsi="Cambria Math"/>
                            <w:color w:val="FF0000"/>
                            <w:u w:val="single"/>
                          </w:rPr>
                          <m:t>N</m:t>
                        </m:r>
                      </m:e>
                      <m:sub>
                        <m:r>
                          <w:rPr>
                            <w:rFonts w:ascii="Cambria Math" w:hAnsi="Cambria Math"/>
                            <w:color w:val="FF0000"/>
                            <w:u w:val="single"/>
                          </w:rPr>
                          <m:t>preamble</m:t>
                        </m:r>
                      </m:sub>
                      <m:sup>
                        <m:r>
                          <w:rPr>
                            <w:rFonts w:ascii="Cambria Math" w:hAnsi="Cambria Math"/>
                            <w:color w:val="FF0000"/>
                            <w:u w:val="single"/>
                          </w:rPr>
                          <m:t>rep</m:t>
                        </m:r>
                      </m:sup>
                    </m:sSubSup>
                  </m:oMath>
                  <w:r w:rsidRPr="00B42E1D">
                    <w:rPr>
                      <w:color w:val="FF0000"/>
                      <w:u w:val="single"/>
                    </w:rPr>
                    <w:t xml:space="preserve"> </w:t>
                  </w:r>
                  <w:r>
                    <w:rPr>
                      <w:color w:val="FF0000"/>
                      <w:u w:val="single"/>
                    </w:rPr>
                    <w:t xml:space="preserve">resources </w:t>
                  </w:r>
                  <w:r w:rsidRPr="00B42E1D">
                    <w:rPr>
                      <w:color w:val="FF0000"/>
                      <w:u w:val="single"/>
                    </w:rPr>
                    <w:t xml:space="preserve">including at least one PRACH occasion indicated by </w:t>
                  </w:r>
                  <w:proofErr w:type="spellStart"/>
                  <w:r w:rsidRPr="00B42E1D">
                    <w:rPr>
                      <w:color w:val="FF0000"/>
                      <w:u w:val="single"/>
                    </w:rPr>
                    <w:t>ssb-SharedRO-MaskIndex</w:t>
                  </w:r>
                  <w:proofErr w:type="spellEnd"/>
                  <w:r w:rsidRPr="00B42E1D">
                    <w:rPr>
                      <w:color w:val="FF0000"/>
                      <w:u w:val="single"/>
                    </w:rPr>
                    <w:t>,</w:t>
                  </w:r>
                  <w:r>
                    <w:t xml:space="preserve"> according to [11, TS 38.321].</w:t>
                  </w:r>
                </w:p>
                <w:p w14:paraId="204F2CA1" w14:textId="77777777" w:rsidR="00312B7A" w:rsidRDefault="00312B7A" w:rsidP="00B01598">
                  <w:pPr>
                    <w:spacing w:after="60"/>
                    <w:jc w:val="center"/>
                    <w:rPr>
                      <w:color w:val="FF0000"/>
                      <w:szCs w:val="21"/>
                    </w:rPr>
                  </w:pPr>
                  <w:r>
                    <w:rPr>
                      <w:color w:val="FF0000"/>
                      <w:szCs w:val="21"/>
                    </w:rPr>
                    <w:t>&lt; Unchanged parts are omitted &gt;</w:t>
                  </w:r>
                </w:p>
                <w:p w14:paraId="186FD9B5" w14:textId="77777777" w:rsidR="00312B7A" w:rsidRDefault="00312B7A" w:rsidP="00B01598">
                  <w:pPr>
                    <w:rPr>
                      <w:b/>
                    </w:rPr>
                  </w:pPr>
                </w:p>
              </w:tc>
            </w:tr>
          </w:tbl>
          <w:p w14:paraId="0E32F699" w14:textId="77777777" w:rsidR="00312B7A" w:rsidRDefault="00312B7A" w:rsidP="00B01598">
            <w:pPr>
              <w:rPr>
                <w:b/>
              </w:rPr>
            </w:pPr>
          </w:p>
        </w:tc>
      </w:tr>
    </w:tbl>
    <w:p w14:paraId="49F1E651" w14:textId="77777777" w:rsidR="00312B7A" w:rsidRDefault="00312B7A" w:rsidP="00EC6712">
      <w:pPr>
        <w:rPr>
          <w:b/>
        </w:rPr>
      </w:pPr>
    </w:p>
    <w:p w14:paraId="2F1EB967" w14:textId="77777777" w:rsidR="00EC6712" w:rsidRDefault="00EC6712" w:rsidP="00EC6712">
      <w:pPr>
        <w:rPr>
          <w:rFonts w:eastAsia="MS Mincho"/>
          <w:b/>
          <w:lang w:eastAsia="ja-JP"/>
        </w:rPr>
      </w:pPr>
      <w:r w:rsidRPr="005D02D0">
        <w:rPr>
          <w:rFonts w:eastAsia="MS Mincho"/>
          <w:b/>
          <w:lang w:eastAsia="ja-JP"/>
        </w:rPr>
        <w:t xml:space="preserve">Proposal </w:t>
      </w:r>
      <w:r>
        <w:rPr>
          <w:rFonts w:eastAsia="MS Mincho"/>
          <w:b/>
          <w:lang w:eastAsia="ja-JP"/>
        </w:rPr>
        <w:t>3</w:t>
      </w:r>
      <w:r w:rsidRPr="005D02D0">
        <w:rPr>
          <w:rFonts w:eastAsia="MS Mincho"/>
          <w:b/>
          <w:lang w:eastAsia="ja-JP"/>
        </w:rPr>
        <w:t xml:space="preserve">. </w:t>
      </w:r>
      <w:r>
        <w:rPr>
          <w:rFonts w:eastAsia="MS Mincho"/>
          <w:b/>
          <w:lang w:eastAsia="ja-JP"/>
        </w:rPr>
        <w:t xml:space="preserve">For power ramping counter in case of </w:t>
      </w:r>
      <w:r w:rsidRPr="00AD0F81">
        <w:rPr>
          <w:rFonts w:eastAsia="MS Mincho"/>
          <w:b/>
          <w:lang w:eastAsia="ja-JP"/>
        </w:rPr>
        <w:t>multiple PRACH transmissions,</w:t>
      </w:r>
      <w:r>
        <w:rPr>
          <w:rFonts w:eastAsia="MS Mincho"/>
          <w:b/>
          <w:lang w:eastAsia="ja-JP"/>
        </w:rPr>
        <w:t xml:space="preserve"> support the following (Option 2a in the agreement made during RAN1 #115):</w:t>
      </w:r>
    </w:p>
    <w:p w14:paraId="48BB7DE2" w14:textId="77777777" w:rsidR="00EC6712" w:rsidRPr="00AD0F81" w:rsidRDefault="00EC6712" w:rsidP="00EC6712">
      <w:pPr>
        <w:ind w:left="284"/>
        <w:rPr>
          <w:rFonts w:eastAsia="MS Mincho"/>
          <w:b/>
          <w:lang w:val="en-US" w:eastAsia="ja-JP"/>
        </w:rPr>
      </w:pPr>
      <w:r w:rsidRPr="00AD0F81">
        <w:rPr>
          <w:rFonts w:eastAsia="MS Mincho"/>
          <w:b/>
          <w:lang w:val="en-US" w:eastAsia="ja-JP"/>
        </w:rPr>
        <w:t>• Layer 1 may notify higher layers to suspend the corresponding power ramping counter when PRACH transmission in at least one PRACH occasion is with reduced transmit power.</w:t>
      </w:r>
    </w:p>
    <w:p w14:paraId="601B59A9" w14:textId="76442469" w:rsidR="00312B7A" w:rsidRPr="00AD0F81" w:rsidRDefault="00EC6712" w:rsidP="00312B7A">
      <w:pPr>
        <w:ind w:left="284"/>
        <w:rPr>
          <w:rFonts w:eastAsia="MS Mincho"/>
          <w:b/>
          <w:lang w:val="en-US" w:eastAsia="ja-JP"/>
        </w:rPr>
      </w:pPr>
      <w:r w:rsidRPr="00AD0F81">
        <w:rPr>
          <w:rFonts w:eastAsia="MS Mincho"/>
          <w:b/>
          <w:lang w:val="en-US" w:eastAsia="ja-JP"/>
        </w:rPr>
        <w:t>• Layer 1 notifies higher layers to suspend the corresponding power ramping counter when PRACH transmission in at least one PRACH occasion is dropped.</w:t>
      </w:r>
    </w:p>
    <w:p w14:paraId="1CABDB32" w14:textId="77777777" w:rsidR="00312B7A" w:rsidRDefault="00312B7A" w:rsidP="00312B7A">
      <w:pPr>
        <w:rPr>
          <w:b/>
        </w:rPr>
      </w:pPr>
      <w:r w:rsidRPr="00610EDF">
        <w:rPr>
          <w:b/>
        </w:rPr>
        <w:lastRenderedPageBreak/>
        <w:t xml:space="preserve">Proposal </w:t>
      </w:r>
      <w:r>
        <w:rPr>
          <w:b/>
        </w:rPr>
        <w:t>4</w:t>
      </w:r>
      <w:r w:rsidRPr="00610EDF">
        <w:rPr>
          <w:b/>
        </w:rPr>
        <w:t xml:space="preserve">. </w:t>
      </w:r>
      <w:r>
        <w:rPr>
          <w:b/>
        </w:rPr>
        <w:t>The following TP is proposed f</w:t>
      </w:r>
      <w:r w:rsidRPr="00610EDF">
        <w:rPr>
          <w:b/>
        </w:rPr>
        <w:t xml:space="preserve">or </w:t>
      </w:r>
      <w:r w:rsidRPr="00312B7A">
        <w:rPr>
          <w:b/>
          <w:bCs/>
          <w:lang w:val="en-US"/>
        </w:rPr>
        <w:t xml:space="preserve">capturing the PH information </w:t>
      </w:r>
      <w:r>
        <w:rPr>
          <w:b/>
          <w:bCs/>
          <w:lang w:val="en-US"/>
        </w:rPr>
        <w:t xml:space="preserve">reporting </w:t>
      </w:r>
      <w:r w:rsidRPr="00312B7A">
        <w:rPr>
          <w:b/>
          <w:bCs/>
          <w:lang w:val="en-US"/>
        </w:rPr>
        <w:t>for assumed PUSCH in TS 38.213</w:t>
      </w:r>
      <w:r>
        <w:rPr>
          <w:b/>
        </w:rPr>
        <w:t>.</w:t>
      </w:r>
    </w:p>
    <w:tbl>
      <w:tblPr>
        <w:tblStyle w:val="TableGrid"/>
        <w:tblW w:w="0" w:type="auto"/>
        <w:tblLook w:val="04A0" w:firstRow="1" w:lastRow="0" w:firstColumn="1" w:lastColumn="0" w:noHBand="0" w:noVBand="1"/>
      </w:tblPr>
      <w:tblGrid>
        <w:gridCol w:w="9629"/>
      </w:tblGrid>
      <w:tr w:rsidR="00312B7A" w14:paraId="3735D929" w14:textId="77777777" w:rsidTr="00B01598">
        <w:tc>
          <w:tcPr>
            <w:tcW w:w="9629" w:type="dxa"/>
          </w:tcPr>
          <w:p w14:paraId="0804D6BF" w14:textId="77777777" w:rsidR="00312B7A" w:rsidRDefault="00312B7A" w:rsidP="00B01598">
            <w:pPr>
              <w:spacing w:after="0"/>
              <w:rPr>
                <w:lang w:eastAsia="ko-KR"/>
              </w:rPr>
            </w:pPr>
            <w:r>
              <w:rPr>
                <w:b/>
                <w:bCs/>
                <w:i/>
                <w:iCs/>
                <w:lang w:eastAsia="ko-KR"/>
              </w:rPr>
              <w:t>Reason for change</w:t>
            </w:r>
            <w:r>
              <w:rPr>
                <w:lang w:eastAsia="ko-KR"/>
              </w:rPr>
              <w:t>: Introduce power headroom information for assumed PUSCH in TS38.213.</w:t>
            </w:r>
          </w:p>
          <w:p w14:paraId="3CAF1F19" w14:textId="77777777" w:rsidR="00312B7A" w:rsidRDefault="00312B7A" w:rsidP="00B01598">
            <w:pPr>
              <w:spacing w:after="0"/>
              <w:rPr>
                <w:lang w:eastAsia="ko-KR"/>
              </w:rPr>
            </w:pPr>
            <w:r>
              <w:rPr>
                <w:b/>
                <w:bCs/>
                <w:i/>
                <w:iCs/>
                <w:lang w:eastAsia="ko-KR"/>
              </w:rPr>
              <w:t>Summary of changes</w:t>
            </w:r>
            <w:r>
              <w:rPr>
                <w:lang w:eastAsia="ko-KR"/>
              </w:rPr>
              <w:t xml:space="preserve">: Description of the provision of </w:t>
            </w:r>
            <w:proofErr w:type="spellStart"/>
            <w:r>
              <w:rPr>
                <w:lang w:eastAsia="ko-KR"/>
              </w:rPr>
              <w:t>Pcmax</w:t>
            </w:r>
            <w:proofErr w:type="spellEnd"/>
            <w:r>
              <w:rPr>
                <w:lang w:eastAsia="ko-KR"/>
              </w:rPr>
              <w:t xml:space="preserve"> for an assumed PUSCH and associated conditions.</w:t>
            </w:r>
          </w:p>
          <w:p w14:paraId="2548E763" w14:textId="77777777" w:rsidR="00312B7A" w:rsidRDefault="00312B7A" w:rsidP="00B01598">
            <w:pPr>
              <w:spacing w:after="0"/>
              <w:rPr>
                <w:lang w:eastAsia="ko-KR"/>
              </w:rPr>
            </w:pPr>
            <w:r>
              <w:rPr>
                <w:b/>
                <w:bCs/>
                <w:i/>
                <w:iCs/>
                <w:lang w:eastAsia="ko-KR"/>
              </w:rPr>
              <w:t>Consequences if not approved</w:t>
            </w:r>
            <w:r>
              <w:rPr>
                <w:lang w:eastAsia="ko-KR"/>
              </w:rPr>
              <w:t>: Specification does not support reporting of power headroom information for assumed PUSCH.</w:t>
            </w:r>
          </w:p>
          <w:p w14:paraId="78E18A9E" w14:textId="77777777" w:rsidR="00312B7A" w:rsidRDefault="00312B7A" w:rsidP="00B01598">
            <w:pPr>
              <w:spacing w:after="0"/>
              <w:rPr>
                <w:lang w:val="en-US" w:eastAsia="ko-KR"/>
              </w:rPr>
            </w:pPr>
          </w:p>
          <w:p w14:paraId="7F8FBE70" w14:textId="77777777" w:rsidR="00312B7A" w:rsidRDefault="00312B7A" w:rsidP="00B01598">
            <w:pPr>
              <w:pStyle w:val="Heading3"/>
              <w:numPr>
                <w:ilvl w:val="0"/>
                <w:numId w:val="0"/>
              </w:numPr>
              <w:rPr>
                <w:szCs w:val="28"/>
                <w:lang w:eastAsia="zh-CN"/>
              </w:rPr>
            </w:pPr>
            <w:r>
              <w:t>7.7.1</w:t>
            </w:r>
            <w:r>
              <w:tab/>
              <w:t>Type 1 PH report</w:t>
            </w:r>
          </w:p>
          <w:p w14:paraId="4889D662" w14:textId="77777777" w:rsidR="00312B7A" w:rsidRDefault="00312B7A" w:rsidP="00B01598">
            <w:pPr>
              <w:jc w:val="center"/>
              <w:rPr>
                <w:rFonts w:eastAsia="Batang"/>
                <w:lang w:eastAsia="zh-CN"/>
              </w:rPr>
            </w:pPr>
            <w:r>
              <w:rPr>
                <w:rFonts w:eastAsia="Batang"/>
                <w:lang w:eastAsia="zh-CN"/>
              </w:rPr>
              <w:t>&lt;&lt;&lt; Start changes &gt;&gt;&gt;</w:t>
            </w:r>
          </w:p>
          <w:p w14:paraId="6AF245A4" w14:textId="77777777" w:rsidR="00312B7A" w:rsidRDefault="00312B7A" w:rsidP="00B01598">
            <w:pPr>
              <w:pStyle w:val="B1"/>
              <w:spacing w:before="120"/>
              <w:rPr>
                <w:rFonts w:eastAsia="Times New Roman"/>
                <w:iCs/>
                <w:lang w:eastAsia="en-GB"/>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B668ED3" w14:textId="77777777" w:rsidR="00312B7A" w:rsidRDefault="00312B7A" w:rsidP="00B01598">
            <w:pPr>
              <w:rPr>
                <w:rFonts w:eastAsia="Batang"/>
                <w:color w:val="FF0000"/>
                <w:lang w:eastAsia="zh-CN"/>
              </w:rPr>
            </w:pPr>
            <w:r>
              <w:rPr>
                <w:rFonts w:eastAsia="Batang"/>
                <w:color w:val="FF0000"/>
                <w:lang w:eastAsia="zh-CN"/>
              </w:rPr>
              <w:t xml:space="preserve">If a UE provides a Type 1 power headroom report for an activated serving cell based on an actual PUSCH transmission </w:t>
            </w:r>
            <w:r>
              <w:rPr>
                <w:rFonts w:eastAsia="Batang"/>
                <w:color w:val="FF0000"/>
                <w:highlight w:val="cyan"/>
                <w:lang w:eastAsia="zh-CN"/>
              </w:rPr>
              <w:t>scheduled by a PDCCH indicating if transform precoder is enabled or disabled</w:t>
            </w:r>
            <w:r>
              <w:rPr>
                <w:rFonts w:eastAsia="Batang"/>
                <w:color w:val="FF0000"/>
                <w:lang w:eastAsia="zh-CN"/>
              </w:rPr>
              <w:t xml:space="preserve">, is provided </w:t>
            </w:r>
            <w:proofErr w:type="spellStart"/>
            <w:r>
              <w:rPr>
                <w:rFonts w:eastAsia="Batang"/>
                <w:i/>
                <w:iCs/>
                <w:color w:val="FF0000"/>
                <w:lang w:eastAsia="zh-CN"/>
              </w:rPr>
              <w:t>assumedPUSCHInfo</w:t>
            </w:r>
            <w:proofErr w:type="spellEnd"/>
            <w:r>
              <w:rPr>
                <w:rFonts w:eastAsia="Batang"/>
                <w:i/>
                <w:iCs/>
                <w:color w:val="FF0000"/>
                <w:lang w:eastAsia="zh-CN"/>
              </w:rPr>
              <w:t xml:space="preserve">, </w:t>
            </w:r>
            <w:r>
              <w:rPr>
                <w:rFonts w:eastAsia="Batang"/>
                <w:color w:val="FF0000"/>
                <w:lang w:eastAsia="zh-CN"/>
              </w:rPr>
              <w:t xml:space="preserve">and </w:t>
            </w:r>
            <w:r>
              <w:rPr>
                <w:rFonts w:ascii="Times" w:eastAsia="Microsoft YaHei UI" w:hAnsi="Times"/>
                <w:i/>
                <w:iCs/>
                <w:color w:val="FF0000"/>
              </w:rPr>
              <w:t xml:space="preserve">dynamicTransformPrecoderIndicationDCI-0-1 </w:t>
            </w:r>
            <w:r>
              <w:rPr>
                <w:rFonts w:ascii="Times" w:eastAsia="Microsoft YaHei UI" w:hAnsi="Times"/>
                <w:color w:val="FF0000"/>
              </w:rPr>
              <w:t xml:space="preserve">or </w:t>
            </w:r>
            <w:r>
              <w:rPr>
                <w:rFonts w:ascii="Times" w:eastAsia="Microsoft YaHei UI" w:hAnsi="Times"/>
                <w:i/>
                <w:iCs/>
                <w:color w:val="FF0000"/>
              </w:rPr>
              <w:t xml:space="preserve">dynamicTransformPrecoderIndicationDCI-0-2 </w:t>
            </w:r>
            <w:r>
              <w:rPr>
                <w:rFonts w:ascii="Times" w:eastAsia="Microsoft YaHei UI" w:hAnsi="Times"/>
                <w:color w:val="FF0000"/>
              </w:rPr>
              <w:t>is set to enabled for the active bandwidth part</w:t>
            </w:r>
            <w:r>
              <w:rPr>
                <w:rFonts w:eastAsia="Batang"/>
                <w:color w:val="FF0000"/>
                <w:lang w:eastAsia="zh-CN"/>
              </w:rPr>
              <w:t xml:space="preserve"> of the serving cell:</w:t>
            </w:r>
          </w:p>
          <w:p w14:paraId="5882245F" w14:textId="77777777" w:rsidR="00312B7A" w:rsidRDefault="00312B7A" w:rsidP="00B01598">
            <w:pPr>
              <w:spacing w:after="0"/>
              <w:rPr>
                <w:rFonts w:eastAsia="Batang"/>
                <w:color w:val="FF0000"/>
                <w:lang w:eastAsia="zh-CN"/>
              </w:rPr>
            </w:pPr>
            <w:r>
              <w:rPr>
                <w:color w:val="FF0000"/>
              </w:rPr>
              <w:t xml:space="preserve">the UE provides </w:t>
            </w:r>
            <m:oMath>
              <m:sSub>
                <m:sSubPr>
                  <m:ctrlPr>
                    <w:rPr>
                      <w:rFonts w:ascii="Cambria Math" w:hAnsi="Cambria Math"/>
                      <w:color w:val="FF0000"/>
                      <w:sz w:val="22"/>
                      <w:szCs w:val="22"/>
                      <w:lang w:eastAsia="ja-JP"/>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Pr>
                <w:color w:val="FF0000"/>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olor w:val="FF0000"/>
                      <w:sz w:val="22"/>
                      <w:szCs w:val="22"/>
                      <w:lang w:eastAsia="ja-JP"/>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Pr>
                <w:color w:val="FF0000"/>
              </w:rPr>
              <w:t xml:space="preserve"> based on any applicable maximum output power reduction for an assumed PUSCH with transform precoder disabled, if supported, if the transform precoder is enabled for the actual PUSCH. All other parameters </w:t>
            </w:r>
            <w:r>
              <w:rPr>
                <w:rFonts w:eastAsia="Batang"/>
                <w:color w:val="FF0000"/>
                <w:lang w:eastAsia="zh-CN"/>
              </w:rPr>
              <w:t xml:space="preserve">used for the calculation of </w:t>
            </w:r>
            <w:proofErr w:type="spellStart"/>
            <w:proofErr w:type="gramStart"/>
            <w:r>
              <w:rPr>
                <w:rFonts w:eastAsia="Batang"/>
                <w:color w:val="FF0000"/>
                <w:lang w:eastAsia="zh-CN"/>
              </w:rPr>
              <w:t>P</w:t>
            </w:r>
            <w:r>
              <w:rPr>
                <w:rFonts w:eastAsia="Batang"/>
                <w:color w:val="FF0000"/>
                <w:vertAlign w:val="subscript"/>
                <w:lang w:eastAsia="zh-CN"/>
              </w:rPr>
              <w:t>CMAX,f</w:t>
            </w:r>
            <w:proofErr w:type="gramEnd"/>
            <w:r>
              <w:rPr>
                <w:rFonts w:eastAsia="Batang"/>
                <w:color w:val="FF0000"/>
                <w:vertAlign w:val="subscript"/>
                <w:lang w:eastAsia="zh-CN"/>
              </w:rPr>
              <w:t>,c</w:t>
            </w:r>
            <w:proofErr w:type="spellEnd"/>
            <w:r>
              <w:rPr>
                <w:rFonts w:eastAsia="Batang"/>
                <w:color w:val="FF0000"/>
                <w:lang w:eastAsia="zh-CN"/>
              </w:rPr>
              <w:t>(</w:t>
            </w:r>
            <w:proofErr w:type="spellStart"/>
            <w:r>
              <w:rPr>
                <w:rFonts w:eastAsia="Batang"/>
                <w:color w:val="FF0000"/>
                <w:lang w:eastAsia="zh-CN"/>
              </w:rPr>
              <w:t>i</w:t>
            </w:r>
            <w:proofErr w:type="spellEnd"/>
            <w:r>
              <w:rPr>
                <w:rFonts w:eastAsia="Batang"/>
                <w:color w:val="FF0000"/>
                <w:lang w:eastAsia="zh-CN"/>
              </w:rPr>
              <w:t xml:space="preserve">) </w:t>
            </w:r>
            <w:r>
              <w:rPr>
                <w:color w:val="FF0000"/>
              </w:rPr>
              <w:t xml:space="preserve">of the assumed PUSCH are the same as the actual PUSCH. </w:t>
            </w:r>
          </w:p>
          <w:p w14:paraId="13BA23C3" w14:textId="77777777" w:rsidR="00312B7A" w:rsidRDefault="00312B7A" w:rsidP="00B01598">
            <w:pPr>
              <w:spacing w:after="0"/>
              <w:rPr>
                <w:rFonts w:eastAsia="Batang"/>
                <w:color w:val="FF0000"/>
                <w:lang w:eastAsia="zh-CN"/>
              </w:rPr>
            </w:pPr>
          </w:p>
          <w:p w14:paraId="66FA9BBF" w14:textId="77777777" w:rsidR="00312B7A" w:rsidRDefault="00312B7A" w:rsidP="00B01598">
            <w:pPr>
              <w:jc w:val="center"/>
              <w:rPr>
                <w:b/>
              </w:rPr>
            </w:pPr>
            <w:r>
              <w:rPr>
                <w:rFonts w:eastAsia="Batang"/>
                <w:lang w:eastAsia="zh-CN"/>
              </w:rPr>
              <w:t>&lt;&lt;&lt; End changes &gt;&gt;&gt;</w:t>
            </w:r>
          </w:p>
        </w:tc>
      </w:tr>
    </w:tbl>
    <w:p w14:paraId="460F8C4A" w14:textId="77777777" w:rsidR="00A70A6A" w:rsidRPr="00A70A6A" w:rsidRDefault="00A70A6A" w:rsidP="00521EFE">
      <w:pPr>
        <w:rPr>
          <w:b/>
          <w:bC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8"/>
    </w:p>
    <w:p w14:paraId="48CBFBDF" w14:textId="1B57586B" w:rsidR="000C5B5B" w:rsidRDefault="009066B4" w:rsidP="00892E29">
      <w:pPr>
        <w:pStyle w:val="ListParagraph"/>
        <w:numPr>
          <w:ilvl w:val="0"/>
          <w:numId w:val="3"/>
        </w:numPr>
        <w:rPr>
          <w:szCs w:val="20"/>
          <w:lang w:val="en-US"/>
        </w:rPr>
      </w:pPr>
      <w:bookmarkStart w:id="9" w:name="_Ref109719781"/>
      <w:bookmarkStart w:id="10"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9"/>
      <w:bookmarkEnd w:id="10"/>
    </w:p>
    <w:p w14:paraId="7339BCD9" w14:textId="6DEF116C" w:rsidR="00F6143A" w:rsidRDefault="00E0241A" w:rsidP="00F438B4">
      <w:pPr>
        <w:pStyle w:val="ListParagraph"/>
        <w:numPr>
          <w:ilvl w:val="0"/>
          <w:numId w:val="3"/>
        </w:numPr>
        <w:rPr>
          <w:szCs w:val="20"/>
          <w:lang w:val="en-US"/>
        </w:rPr>
      </w:pPr>
      <w:bookmarkStart w:id="11" w:name="_Ref118276953"/>
      <w:r w:rsidRPr="00E0241A">
        <w:rPr>
          <w:szCs w:val="20"/>
          <w:lang w:val="en-US"/>
        </w:rPr>
        <w:t>R1-2</w:t>
      </w:r>
      <w:r w:rsidR="00F438B4">
        <w:rPr>
          <w:szCs w:val="20"/>
          <w:lang w:val="en-US"/>
        </w:rPr>
        <w:t>3</w:t>
      </w:r>
      <w:r w:rsidRPr="00E0241A">
        <w:rPr>
          <w:szCs w:val="20"/>
          <w:lang w:val="en-US"/>
        </w:rPr>
        <w:t>1</w:t>
      </w:r>
      <w:r w:rsidR="00F438B4">
        <w:rPr>
          <w:szCs w:val="20"/>
          <w:lang w:val="en-US"/>
        </w:rPr>
        <w:t>2</w:t>
      </w:r>
      <w:r w:rsidRPr="00E0241A">
        <w:rPr>
          <w:szCs w:val="20"/>
          <w:lang w:val="en-US"/>
        </w:rPr>
        <w:t>6</w:t>
      </w:r>
      <w:r w:rsidR="00F438B4">
        <w:rPr>
          <w:szCs w:val="20"/>
          <w:lang w:val="en-US"/>
        </w:rPr>
        <w:t>7</w:t>
      </w:r>
      <w:r w:rsidR="00FF42F5">
        <w:rPr>
          <w:szCs w:val="20"/>
          <w:lang w:val="en-US"/>
        </w:rPr>
        <w:t>7</w:t>
      </w:r>
      <w:r>
        <w:rPr>
          <w:szCs w:val="20"/>
          <w:lang w:val="en-US"/>
        </w:rPr>
        <w:t>, “</w:t>
      </w:r>
      <w:r w:rsidRPr="00E0241A">
        <w:rPr>
          <w:szCs w:val="20"/>
          <w:lang w:val="en-US"/>
        </w:rPr>
        <w:t>FL Summary#</w:t>
      </w:r>
      <w:r w:rsidR="00F438B4">
        <w:rPr>
          <w:szCs w:val="20"/>
          <w:lang w:val="en-US"/>
        </w:rPr>
        <w:t>5</w:t>
      </w:r>
      <w:r w:rsidRPr="00E0241A">
        <w:rPr>
          <w:szCs w:val="20"/>
          <w:lang w:val="en-US"/>
        </w:rPr>
        <w:t xml:space="preserve"> o</w:t>
      </w:r>
      <w:r w:rsidR="00F438B4">
        <w:rPr>
          <w:szCs w:val="20"/>
          <w:lang w:val="en-US"/>
        </w:rPr>
        <w:t>n remaining issues for</w:t>
      </w:r>
      <w:r w:rsidRPr="00E0241A">
        <w:rPr>
          <w:szCs w:val="20"/>
          <w:lang w:val="en-US"/>
        </w:rPr>
        <w:t xml:space="preserve"> PRACH coverage enhancements</w:t>
      </w:r>
      <w:r>
        <w:rPr>
          <w:szCs w:val="20"/>
          <w:lang w:val="en-US"/>
        </w:rPr>
        <w:t>”, China Telecom</w:t>
      </w:r>
      <w:bookmarkEnd w:id="11"/>
    </w:p>
    <w:p w14:paraId="5A8FC333" w14:textId="10B24175" w:rsidR="00FF42F5" w:rsidRPr="00F438B4" w:rsidRDefault="00FF42F5" w:rsidP="00F438B4">
      <w:pPr>
        <w:pStyle w:val="ListParagraph"/>
        <w:numPr>
          <w:ilvl w:val="0"/>
          <w:numId w:val="3"/>
        </w:numPr>
        <w:rPr>
          <w:szCs w:val="20"/>
          <w:lang w:val="en-US"/>
        </w:rPr>
      </w:pPr>
      <w:bookmarkStart w:id="12" w:name="_Ref157784654"/>
      <w:r>
        <w:rPr>
          <w:szCs w:val="20"/>
          <w:lang w:val="en-US"/>
        </w:rPr>
        <w:t xml:space="preserve">R1-2312623, “Summary #4 on dynamic switching between DFT-s-OFDM and CP-OFDM”, </w:t>
      </w:r>
      <w:proofErr w:type="spellStart"/>
      <w:r>
        <w:rPr>
          <w:szCs w:val="20"/>
          <w:lang w:val="en-US"/>
        </w:rPr>
        <w:t>InterDigital</w:t>
      </w:r>
      <w:bookmarkEnd w:id="12"/>
      <w:proofErr w:type="spellEnd"/>
      <w:r>
        <w:rPr>
          <w:szCs w:val="20"/>
          <w:lang w:val="en-US"/>
        </w:rPr>
        <w:t xml:space="preserve"> </w:t>
      </w:r>
    </w:p>
    <w:sectPr w:rsidR="00FF42F5" w:rsidRPr="00F438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AEFA" w14:textId="77777777" w:rsidR="00AD3A8A" w:rsidRDefault="00AD3A8A">
      <w:r>
        <w:separator/>
      </w:r>
    </w:p>
  </w:endnote>
  <w:endnote w:type="continuationSeparator" w:id="0">
    <w:p w14:paraId="697ED820" w14:textId="77777777" w:rsidR="00AD3A8A" w:rsidRDefault="00AD3A8A">
      <w:r>
        <w:continuationSeparator/>
      </w:r>
    </w:p>
  </w:endnote>
  <w:endnote w:type="continuationNotice" w:id="1">
    <w:p w14:paraId="331A98A0" w14:textId="77777777" w:rsidR="00AD3A8A" w:rsidRDefault="00AD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88B33" w14:textId="77777777" w:rsidR="00AD3A8A" w:rsidRDefault="00AD3A8A">
      <w:r>
        <w:separator/>
      </w:r>
    </w:p>
  </w:footnote>
  <w:footnote w:type="continuationSeparator" w:id="0">
    <w:p w14:paraId="1F1B21BF" w14:textId="77777777" w:rsidR="00AD3A8A" w:rsidRDefault="00AD3A8A">
      <w:r>
        <w:continuationSeparator/>
      </w:r>
    </w:p>
  </w:footnote>
  <w:footnote w:type="continuationNotice" w:id="1">
    <w:p w14:paraId="331FA83F" w14:textId="77777777" w:rsidR="00AD3A8A" w:rsidRDefault="00AD3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317480"/>
    <w:multiLevelType w:val="hybridMultilevel"/>
    <w:tmpl w:val="F3BE7430"/>
    <w:lvl w:ilvl="0" w:tplc="040C000F">
      <w:start w:val="1"/>
      <w:numFmt w:val="decimal"/>
      <w:lvlText w:val="%1."/>
      <w:lvlJc w:val="left"/>
      <w:pPr>
        <w:ind w:left="928" w:hanging="360"/>
      </w:pPr>
    </w:lvl>
    <w:lvl w:ilvl="1" w:tplc="040C0001">
      <w:start w:val="1"/>
      <w:numFmt w:val="bullet"/>
      <w:lvlText w:val=""/>
      <w:lvlJc w:val="left"/>
      <w:pPr>
        <w:ind w:left="720" w:hanging="360"/>
      </w:pPr>
      <w:rPr>
        <w:rFonts w:ascii="Symbol" w:hAnsi="Symbol" w:hint="default"/>
      </w:rPr>
    </w:lvl>
    <w:lvl w:ilvl="2" w:tplc="040C001B">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6C7687"/>
    <w:multiLevelType w:val="hybridMultilevel"/>
    <w:tmpl w:val="EB5857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9D4ACE"/>
    <w:multiLevelType w:val="hybridMultilevel"/>
    <w:tmpl w:val="B308D3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D86B1A"/>
    <w:multiLevelType w:val="hybridMultilevel"/>
    <w:tmpl w:val="37B2F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06505B"/>
    <w:multiLevelType w:val="hybridMultilevel"/>
    <w:tmpl w:val="F9FAB358"/>
    <w:lvl w:ilvl="0" w:tplc="D2048B56">
      <w:start w:val="5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13"/>
  </w:num>
  <w:num w:numId="2" w16cid:durableId="1976175196">
    <w:abstractNumId w:val="3"/>
  </w:num>
  <w:num w:numId="3" w16cid:durableId="1616908296">
    <w:abstractNumId w:val="7"/>
  </w:num>
  <w:num w:numId="4" w16cid:durableId="150996601">
    <w:abstractNumId w:val="0"/>
    <w:lvlOverride w:ilvl="0">
      <w:startOverride w:val="1"/>
    </w:lvlOverride>
  </w:num>
  <w:num w:numId="5" w16cid:durableId="1288974688">
    <w:abstractNumId w:val="4"/>
    <w:lvlOverride w:ilvl="0">
      <w:startOverride w:val="1"/>
    </w:lvlOverride>
  </w:num>
  <w:num w:numId="6" w16cid:durableId="10165422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20"/>
  </w:num>
  <w:num w:numId="8" w16cid:durableId="628437452">
    <w:abstractNumId w:val="31"/>
  </w:num>
  <w:num w:numId="9" w16cid:durableId="518008053">
    <w:abstractNumId w:val="21"/>
  </w:num>
  <w:num w:numId="10" w16cid:durableId="1674800080">
    <w:abstractNumId w:val="29"/>
  </w:num>
  <w:num w:numId="11" w16cid:durableId="927470057">
    <w:abstractNumId w:val="14"/>
    <w:lvlOverride w:ilvl="0">
      <w:startOverride w:val="1"/>
    </w:lvlOverride>
  </w:num>
  <w:num w:numId="12" w16cid:durableId="1550190420">
    <w:abstractNumId w:val="25"/>
  </w:num>
  <w:num w:numId="13" w16cid:durableId="10880392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9"/>
  </w:num>
  <w:num w:numId="15" w16cid:durableId="381829555">
    <w:abstractNumId w:val="2"/>
  </w:num>
  <w:num w:numId="16" w16cid:durableId="2017077969">
    <w:abstractNumId w:val="28"/>
  </w:num>
  <w:num w:numId="17" w16cid:durableId="9379116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24"/>
    <w:lvlOverride w:ilvl="0">
      <w:startOverride w:val="1"/>
    </w:lvlOverride>
  </w:num>
  <w:num w:numId="19" w16cid:durableId="2084331164">
    <w:abstractNumId w:val="30"/>
  </w:num>
  <w:num w:numId="20" w16cid:durableId="1575814434">
    <w:abstractNumId w:val="17"/>
    <w:lvlOverride w:ilvl="0">
      <w:startOverride w:val="1"/>
    </w:lvlOverride>
    <w:lvlOverride w:ilvl="1"/>
    <w:lvlOverride w:ilvl="2"/>
    <w:lvlOverride w:ilvl="3"/>
    <w:lvlOverride w:ilvl="4"/>
    <w:lvlOverride w:ilvl="5"/>
    <w:lvlOverride w:ilvl="6"/>
    <w:lvlOverride w:ilvl="7"/>
    <w:lvlOverride w:ilvl="8"/>
  </w:num>
  <w:num w:numId="21" w16cid:durableId="1025251904">
    <w:abstractNumId w:val="11"/>
  </w:num>
  <w:num w:numId="22" w16cid:durableId="1593511077">
    <w:abstractNumId w:val="12"/>
  </w:num>
  <w:num w:numId="23" w16cid:durableId="1350981926">
    <w:abstractNumId w:val="8"/>
  </w:num>
  <w:num w:numId="24" w16cid:durableId="167440696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5"/>
  </w:num>
  <w:num w:numId="26" w16cid:durableId="1405033113">
    <w:abstractNumId w:val="1"/>
  </w:num>
  <w:num w:numId="27" w16cid:durableId="161894390">
    <w:abstractNumId w:val="10"/>
  </w:num>
  <w:num w:numId="28" w16cid:durableId="630749506">
    <w:abstractNumId w:val="22"/>
    <w:lvlOverride w:ilvl="0"/>
    <w:lvlOverride w:ilvl="1"/>
    <w:lvlOverride w:ilvl="2">
      <w:startOverride w:val="1"/>
    </w:lvlOverride>
    <w:lvlOverride w:ilvl="3"/>
    <w:lvlOverride w:ilvl="4"/>
    <w:lvlOverride w:ilvl="5"/>
    <w:lvlOverride w:ilvl="6"/>
    <w:lvlOverride w:ilvl="7"/>
    <w:lvlOverride w:ilvl="8"/>
  </w:num>
  <w:num w:numId="29" w16cid:durableId="352925059">
    <w:abstractNumId w:val="6"/>
  </w:num>
  <w:num w:numId="30" w16cid:durableId="1928877744">
    <w:abstractNumId w:val="26"/>
  </w:num>
  <w:num w:numId="31" w16cid:durableId="2138864753">
    <w:abstractNumId w:val="16"/>
  </w:num>
  <w:num w:numId="32" w16cid:durableId="125589388">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083"/>
    <w:rsid w:val="000123F7"/>
    <w:rsid w:val="00012477"/>
    <w:rsid w:val="000124B1"/>
    <w:rsid w:val="00012505"/>
    <w:rsid w:val="00012685"/>
    <w:rsid w:val="0001295C"/>
    <w:rsid w:val="00012990"/>
    <w:rsid w:val="00012AB0"/>
    <w:rsid w:val="00012C4F"/>
    <w:rsid w:val="000130C0"/>
    <w:rsid w:val="000131D1"/>
    <w:rsid w:val="0001338F"/>
    <w:rsid w:val="00013422"/>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807"/>
    <w:rsid w:val="00015B2B"/>
    <w:rsid w:val="00015B42"/>
    <w:rsid w:val="00015F42"/>
    <w:rsid w:val="00015F98"/>
    <w:rsid w:val="0001664B"/>
    <w:rsid w:val="000166AC"/>
    <w:rsid w:val="00016734"/>
    <w:rsid w:val="000167C0"/>
    <w:rsid w:val="0001693B"/>
    <w:rsid w:val="000169F3"/>
    <w:rsid w:val="000170A6"/>
    <w:rsid w:val="00017B7F"/>
    <w:rsid w:val="00017EDA"/>
    <w:rsid w:val="00017EE8"/>
    <w:rsid w:val="0002056E"/>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BFB"/>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4FD1"/>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C90"/>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6AE"/>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1D8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58"/>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84A"/>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6D"/>
    <w:rsid w:val="000D27AD"/>
    <w:rsid w:val="000D292D"/>
    <w:rsid w:val="000D29D1"/>
    <w:rsid w:val="000D2B0A"/>
    <w:rsid w:val="000D3198"/>
    <w:rsid w:val="000D3286"/>
    <w:rsid w:val="000D344D"/>
    <w:rsid w:val="000D3480"/>
    <w:rsid w:val="000D384D"/>
    <w:rsid w:val="000D3A01"/>
    <w:rsid w:val="000D3C43"/>
    <w:rsid w:val="000D3CBF"/>
    <w:rsid w:val="000D40E7"/>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43"/>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BE3"/>
    <w:rsid w:val="00101C4F"/>
    <w:rsid w:val="00101D1C"/>
    <w:rsid w:val="00101F6B"/>
    <w:rsid w:val="00101FE8"/>
    <w:rsid w:val="00102330"/>
    <w:rsid w:val="001026C9"/>
    <w:rsid w:val="00102C9F"/>
    <w:rsid w:val="00103782"/>
    <w:rsid w:val="00103783"/>
    <w:rsid w:val="00103AD1"/>
    <w:rsid w:val="00103E38"/>
    <w:rsid w:val="00103F78"/>
    <w:rsid w:val="00103F7F"/>
    <w:rsid w:val="00103FC9"/>
    <w:rsid w:val="00104051"/>
    <w:rsid w:val="001047CB"/>
    <w:rsid w:val="00104896"/>
    <w:rsid w:val="001048F3"/>
    <w:rsid w:val="00105480"/>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74F"/>
    <w:rsid w:val="00114D16"/>
    <w:rsid w:val="00114E96"/>
    <w:rsid w:val="001152C7"/>
    <w:rsid w:val="0011530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6CF9"/>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BB"/>
    <w:rsid w:val="00164171"/>
    <w:rsid w:val="001647BF"/>
    <w:rsid w:val="00164E58"/>
    <w:rsid w:val="00165033"/>
    <w:rsid w:val="0016505D"/>
    <w:rsid w:val="001650AC"/>
    <w:rsid w:val="00165926"/>
    <w:rsid w:val="00165C7D"/>
    <w:rsid w:val="0016613F"/>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D8D"/>
    <w:rsid w:val="00183E9B"/>
    <w:rsid w:val="001842F9"/>
    <w:rsid w:val="0018441A"/>
    <w:rsid w:val="001848C8"/>
    <w:rsid w:val="0018511A"/>
    <w:rsid w:val="0018525C"/>
    <w:rsid w:val="00185300"/>
    <w:rsid w:val="0018584D"/>
    <w:rsid w:val="00185C3C"/>
    <w:rsid w:val="001860F1"/>
    <w:rsid w:val="001865B0"/>
    <w:rsid w:val="001866DE"/>
    <w:rsid w:val="00186904"/>
    <w:rsid w:val="0018692D"/>
    <w:rsid w:val="00186B0A"/>
    <w:rsid w:val="00186BA7"/>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986"/>
    <w:rsid w:val="00193990"/>
    <w:rsid w:val="00193B08"/>
    <w:rsid w:val="00193CC2"/>
    <w:rsid w:val="00194374"/>
    <w:rsid w:val="00194570"/>
    <w:rsid w:val="0019479C"/>
    <w:rsid w:val="00194B28"/>
    <w:rsid w:val="00194EE7"/>
    <w:rsid w:val="0019544A"/>
    <w:rsid w:val="0019572F"/>
    <w:rsid w:val="0019581B"/>
    <w:rsid w:val="00195E51"/>
    <w:rsid w:val="00195EFE"/>
    <w:rsid w:val="001967DA"/>
    <w:rsid w:val="00196AF9"/>
    <w:rsid w:val="00196BC0"/>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02A"/>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262"/>
    <w:rsid w:val="001B5529"/>
    <w:rsid w:val="001B5809"/>
    <w:rsid w:val="001B5B7C"/>
    <w:rsid w:val="001B5D6C"/>
    <w:rsid w:val="001B67A4"/>
    <w:rsid w:val="001B76FF"/>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D97"/>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1CA"/>
    <w:rsid w:val="00203449"/>
    <w:rsid w:val="002039C5"/>
    <w:rsid w:val="00203B1A"/>
    <w:rsid w:val="00204358"/>
    <w:rsid w:val="0020476C"/>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1B2"/>
    <w:rsid w:val="00213534"/>
    <w:rsid w:val="00213709"/>
    <w:rsid w:val="00213878"/>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692"/>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51F"/>
    <w:rsid w:val="0023387F"/>
    <w:rsid w:val="00233D0E"/>
    <w:rsid w:val="00234075"/>
    <w:rsid w:val="0023414D"/>
    <w:rsid w:val="002348EF"/>
    <w:rsid w:val="00234E13"/>
    <w:rsid w:val="0023517C"/>
    <w:rsid w:val="0023534C"/>
    <w:rsid w:val="00235459"/>
    <w:rsid w:val="002357B1"/>
    <w:rsid w:val="002362ED"/>
    <w:rsid w:val="00236450"/>
    <w:rsid w:val="0023669D"/>
    <w:rsid w:val="00236879"/>
    <w:rsid w:val="002368A3"/>
    <w:rsid w:val="00236BA4"/>
    <w:rsid w:val="0023765A"/>
    <w:rsid w:val="00237921"/>
    <w:rsid w:val="00237D9B"/>
    <w:rsid w:val="00237F96"/>
    <w:rsid w:val="002400DF"/>
    <w:rsid w:val="00240342"/>
    <w:rsid w:val="00240412"/>
    <w:rsid w:val="0024051E"/>
    <w:rsid w:val="002409F7"/>
    <w:rsid w:val="00241311"/>
    <w:rsid w:val="0024159F"/>
    <w:rsid w:val="002418D2"/>
    <w:rsid w:val="002418E8"/>
    <w:rsid w:val="00241917"/>
    <w:rsid w:val="00241F87"/>
    <w:rsid w:val="002421BF"/>
    <w:rsid w:val="00242226"/>
    <w:rsid w:val="00242E22"/>
    <w:rsid w:val="0024336B"/>
    <w:rsid w:val="0024351E"/>
    <w:rsid w:val="00244194"/>
    <w:rsid w:val="0024424F"/>
    <w:rsid w:val="00244544"/>
    <w:rsid w:val="00244D28"/>
    <w:rsid w:val="002451EE"/>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37B"/>
    <w:rsid w:val="00261BEF"/>
    <w:rsid w:val="00261E45"/>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2A5"/>
    <w:rsid w:val="00277501"/>
    <w:rsid w:val="00277536"/>
    <w:rsid w:val="00277609"/>
    <w:rsid w:val="0027773D"/>
    <w:rsid w:val="0027780E"/>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5D"/>
    <w:rsid w:val="00283A8D"/>
    <w:rsid w:val="00283EAB"/>
    <w:rsid w:val="002841E6"/>
    <w:rsid w:val="00284BAA"/>
    <w:rsid w:val="00284D16"/>
    <w:rsid w:val="00284DD6"/>
    <w:rsid w:val="00284E32"/>
    <w:rsid w:val="00284EBC"/>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BF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39"/>
    <w:rsid w:val="002A257A"/>
    <w:rsid w:val="002A261B"/>
    <w:rsid w:val="002A2760"/>
    <w:rsid w:val="002A2923"/>
    <w:rsid w:val="002A2A3A"/>
    <w:rsid w:val="002A2CCE"/>
    <w:rsid w:val="002A2F5E"/>
    <w:rsid w:val="002A352A"/>
    <w:rsid w:val="002A35AF"/>
    <w:rsid w:val="002A37B4"/>
    <w:rsid w:val="002A3821"/>
    <w:rsid w:val="002A3A7C"/>
    <w:rsid w:val="002A404A"/>
    <w:rsid w:val="002A4200"/>
    <w:rsid w:val="002A438F"/>
    <w:rsid w:val="002A473B"/>
    <w:rsid w:val="002A474C"/>
    <w:rsid w:val="002A4795"/>
    <w:rsid w:val="002A5173"/>
    <w:rsid w:val="002A53BD"/>
    <w:rsid w:val="002A545A"/>
    <w:rsid w:val="002A5541"/>
    <w:rsid w:val="002A5565"/>
    <w:rsid w:val="002A5745"/>
    <w:rsid w:val="002A5B21"/>
    <w:rsid w:val="002A5CE3"/>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D70"/>
    <w:rsid w:val="002D609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FA4"/>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D4"/>
    <w:rsid w:val="002F48FA"/>
    <w:rsid w:val="002F4CF8"/>
    <w:rsid w:val="002F4E3B"/>
    <w:rsid w:val="002F4EC4"/>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94"/>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B7A"/>
    <w:rsid w:val="00312E5C"/>
    <w:rsid w:val="00312ECE"/>
    <w:rsid w:val="00313620"/>
    <w:rsid w:val="003136D0"/>
    <w:rsid w:val="0031393C"/>
    <w:rsid w:val="00313AC8"/>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3277"/>
    <w:rsid w:val="003639D6"/>
    <w:rsid w:val="00363AD0"/>
    <w:rsid w:val="00363B15"/>
    <w:rsid w:val="00363B2C"/>
    <w:rsid w:val="003642A6"/>
    <w:rsid w:val="00364763"/>
    <w:rsid w:val="00364B93"/>
    <w:rsid w:val="00364F75"/>
    <w:rsid w:val="00365315"/>
    <w:rsid w:val="003655F6"/>
    <w:rsid w:val="00365623"/>
    <w:rsid w:val="0036588A"/>
    <w:rsid w:val="003658F2"/>
    <w:rsid w:val="00365AC9"/>
    <w:rsid w:val="00365C3D"/>
    <w:rsid w:val="00366032"/>
    <w:rsid w:val="003662A8"/>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62"/>
    <w:rsid w:val="00392DF4"/>
    <w:rsid w:val="0039344D"/>
    <w:rsid w:val="0039348F"/>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247F"/>
    <w:rsid w:val="003A26C5"/>
    <w:rsid w:val="003A2806"/>
    <w:rsid w:val="003A341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BCA"/>
    <w:rsid w:val="003C1C0A"/>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297"/>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924"/>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3F43"/>
    <w:rsid w:val="003E47D4"/>
    <w:rsid w:val="003E4D28"/>
    <w:rsid w:val="003E50B9"/>
    <w:rsid w:val="003E5127"/>
    <w:rsid w:val="003E5945"/>
    <w:rsid w:val="003E64A9"/>
    <w:rsid w:val="003E6580"/>
    <w:rsid w:val="003E6A85"/>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8DB"/>
    <w:rsid w:val="00413E68"/>
    <w:rsid w:val="00413FA1"/>
    <w:rsid w:val="0041400A"/>
    <w:rsid w:val="0041437B"/>
    <w:rsid w:val="004143A4"/>
    <w:rsid w:val="0041443C"/>
    <w:rsid w:val="00414619"/>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17E8D"/>
    <w:rsid w:val="00420130"/>
    <w:rsid w:val="00420574"/>
    <w:rsid w:val="004205E5"/>
    <w:rsid w:val="00421178"/>
    <w:rsid w:val="0042196D"/>
    <w:rsid w:val="00421A27"/>
    <w:rsid w:val="00421D0A"/>
    <w:rsid w:val="00421E2F"/>
    <w:rsid w:val="00422041"/>
    <w:rsid w:val="004224E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1A4"/>
    <w:rsid w:val="00434406"/>
    <w:rsid w:val="004346A2"/>
    <w:rsid w:val="00434978"/>
    <w:rsid w:val="00434D22"/>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B0"/>
    <w:rsid w:val="00441AB3"/>
    <w:rsid w:val="00441AB5"/>
    <w:rsid w:val="00441B92"/>
    <w:rsid w:val="00443A9F"/>
    <w:rsid w:val="00443AD8"/>
    <w:rsid w:val="00443F8D"/>
    <w:rsid w:val="00444276"/>
    <w:rsid w:val="0044474B"/>
    <w:rsid w:val="00444F91"/>
    <w:rsid w:val="0044582F"/>
    <w:rsid w:val="00445A90"/>
    <w:rsid w:val="00445FF7"/>
    <w:rsid w:val="004462FB"/>
    <w:rsid w:val="0044647A"/>
    <w:rsid w:val="00446747"/>
    <w:rsid w:val="00447DE5"/>
    <w:rsid w:val="004501FB"/>
    <w:rsid w:val="00450397"/>
    <w:rsid w:val="004505B6"/>
    <w:rsid w:val="00450672"/>
    <w:rsid w:val="004508A8"/>
    <w:rsid w:val="00450E55"/>
    <w:rsid w:val="00451014"/>
    <w:rsid w:val="004511B0"/>
    <w:rsid w:val="004512BA"/>
    <w:rsid w:val="00451502"/>
    <w:rsid w:val="00451816"/>
    <w:rsid w:val="00451BAE"/>
    <w:rsid w:val="004528C9"/>
    <w:rsid w:val="00452CA7"/>
    <w:rsid w:val="00452CC3"/>
    <w:rsid w:val="00453036"/>
    <w:rsid w:val="0045316D"/>
    <w:rsid w:val="00453341"/>
    <w:rsid w:val="00453924"/>
    <w:rsid w:val="00453D82"/>
    <w:rsid w:val="004545C6"/>
    <w:rsid w:val="00454D8F"/>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288"/>
    <w:rsid w:val="0047551D"/>
    <w:rsid w:val="004766DA"/>
    <w:rsid w:val="00476894"/>
    <w:rsid w:val="00476A55"/>
    <w:rsid w:val="004770B4"/>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97F45"/>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21C6"/>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341"/>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E9D"/>
    <w:rsid w:val="004C61B4"/>
    <w:rsid w:val="004C6637"/>
    <w:rsid w:val="004C673A"/>
    <w:rsid w:val="004C6DA5"/>
    <w:rsid w:val="004C708C"/>
    <w:rsid w:val="004C741F"/>
    <w:rsid w:val="004C795A"/>
    <w:rsid w:val="004C7DF2"/>
    <w:rsid w:val="004C7F93"/>
    <w:rsid w:val="004C7FEE"/>
    <w:rsid w:val="004D00FD"/>
    <w:rsid w:val="004D0A62"/>
    <w:rsid w:val="004D1E0A"/>
    <w:rsid w:val="004D1F3A"/>
    <w:rsid w:val="004D2629"/>
    <w:rsid w:val="004D26B8"/>
    <w:rsid w:val="004D27B5"/>
    <w:rsid w:val="004D2C2C"/>
    <w:rsid w:val="004D3637"/>
    <w:rsid w:val="004D38C2"/>
    <w:rsid w:val="004D3D3A"/>
    <w:rsid w:val="004D41DC"/>
    <w:rsid w:val="004D4506"/>
    <w:rsid w:val="004D4681"/>
    <w:rsid w:val="004D46E8"/>
    <w:rsid w:val="004D4D55"/>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995"/>
    <w:rsid w:val="004F0D01"/>
    <w:rsid w:val="004F0DB4"/>
    <w:rsid w:val="004F0E04"/>
    <w:rsid w:val="004F10FA"/>
    <w:rsid w:val="004F11F0"/>
    <w:rsid w:val="004F18F4"/>
    <w:rsid w:val="004F193C"/>
    <w:rsid w:val="004F1CD3"/>
    <w:rsid w:val="004F1EBC"/>
    <w:rsid w:val="004F1EF0"/>
    <w:rsid w:val="004F20E8"/>
    <w:rsid w:val="004F236F"/>
    <w:rsid w:val="004F2577"/>
    <w:rsid w:val="004F2601"/>
    <w:rsid w:val="004F2D1C"/>
    <w:rsid w:val="004F3172"/>
    <w:rsid w:val="004F36CD"/>
    <w:rsid w:val="004F3806"/>
    <w:rsid w:val="004F3B71"/>
    <w:rsid w:val="004F3C31"/>
    <w:rsid w:val="004F3FE5"/>
    <w:rsid w:val="004F4261"/>
    <w:rsid w:val="004F42C0"/>
    <w:rsid w:val="004F45BE"/>
    <w:rsid w:val="004F4806"/>
    <w:rsid w:val="004F4841"/>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7EC"/>
    <w:rsid w:val="00526BDD"/>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05"/>
    <w:rsid w:val="00532AD0"/>
    <w:rsid w:val="00532ADF"/>
    <w:rsid w:val="0053311D"/>
    <w:rsid w:val="00533146"/>
    <w:rsid w:val="00533172"/>
    <w:rsid w:val="00533B93"/>
    <w:rsid w:val="0053400D"/>
    <w:rsid w:val="005340C9"/>
    <w:rsid w:val="005340F1"/>
    <w:rsid w:val="0053425A"/>
    <w:rsid w:val="00534536"/>
    <w:rsid w:val="00535498"/>
    <w:rsid w:val="00536264"/>
    <w:rsid w:val="005362A9"/>
    <w:rsid w:val="00536377"/>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20DE"/>
    <w:rsid w:val="00542249"/>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670"/>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413"/>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8B1"/>
    <w:rsid w:val="00591B6E"/>
    <w:rsid w:val="00591E50"/>
    <w:rsid w:val="0059255E"/>
    <w:rsid w:val="00592CDA"/>
    <w:rsid w:val="00592F2A"/>
    <w:rsid w:val="0059331A"/>
    <w:rsid w:val="0059338E"/>
    <w:rsid w:val="00593871"/>
    <w:rsid w:val="005938ED"/>
    <w:rsid w:val="00593A72"/>
    <w:rsid w:val="0059409B"/>
    <w:rsid w:val="005947A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95A"/>
    <w:rsid w:val="005B1237"/>
    <w:rsid w:val="005B1247"/>
    <w:rsid w:val="005B286D"/>
    <w:rsid w:val="005B2BDD"/>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2D0"/>
    <w:rsid w:val="005D059A"/>
    <w:rsid w:val="005D06E6"/>
    <w:rsid w:val="005D0764"/>
    <w:rsid w:val="005D07C5"/>
    <w:rsid w:val="005D089E"/>
    <w:rsid w:val="005D0C2F"/>
    <w:rsid w:val="005D0EFE"/>
    <w:rsid w:val="005D1D43"/>
    <w:rsid w:val="005D1F67"/>
    <w:rsid w:val="005D1FC6"/>
    <w:rsid w:val="005D21B7"/>
    <w:rsid w:val="005D21C4"/>
    <w:rsid w:val="005D2324"/>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12F"/>
    <w:rsid w:val="005E544F"/>
    <w:rsid w:val="005E6196"/>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A17"/>
    <w:rsid w:val="005F6BD4"/>
    <w:rsid w:val="005F7188"/>
    <w:rsid w:val="005F7795"/>
    <w:rsid w:val="005F787A"/>
    <w:rsid w:val="005F7985"/>
    <w:rsid w:val="005F79F1"/>
    <w:rsid w:val="005F7A0F"/>
    <w:rsid w:val="0060048C"/>
    <w:rsid w:val="00600569"/>
    <w:rsid w:val="00600ACF"/>
    <w:rsid w:val="00600CEB"/>
    <w:rsid w:val="0060137C"/>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CAA"/>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D1E"/>
    <w:rsid w:val="00610E03"/>
    <w:rsid w:val="00610EDF"/>
    <w:rsid w:val="0061176E"/>
    <w:rsid w:val="006117F9"/>
    <w:rsid w:val="00611819"/>
    <w:rsid w:val="00612102"/>
    <w:rsid w:val="006122B7"/>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8F0"/>
    <w:rsid w:val="00616B73"/>
    <w:rsid w:val="00616D86"/>
    <w:rsid w:val="00616DA9"/>
    <w:rsid w:val="00616DF1"/>
    <w:rsid w:val="00617D5C"/>
    <w:rsid w:val="00617E97"/>
    <w:rsid w:val="00620554"/>
    <w:rsid w:val="00620BA2"/>
    <w:rsid w:val="00620CB5"/>
    <w:rsid w:val="00620E3E"/>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6F3"/>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2EB2"/>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68D"/>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1F1"/>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3C79"/>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1F"/>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2C5"/>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B0D"/>
    <w:rsid w:val="006E4D0C"/>
    <w:rsid w:val="006E4D1B"/>
    <w:rsid w:val="006E5154"/>
    <w:rsid w:val="006E5173"/>
    <w:rsid w:val="006E55A9"/>
    <w:rsid w:val="006E5B78"/>
    <w:rsid w:val="006E5F4F"/>
    <w:rsid w:val="006E6611"/>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08"/>
    <w:rsid w:val="00711E13"/>
    <w:rsid w:val="007123ED"/>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2CD"/>
    <w:rsid w:val="0073062B"/>
    <w:rsid w:val="007309AB"/>
    <w:rsid w:val="00730C9A"/>
    <w:rsid w:val="00730DCD"/>
    <w:rsid w:val="0073124A"/>
    <w:rsid w:val="007316F1"/>
    <w:rsid w:val="00731B79"/>
    <w:rsid w:val="00731EAD"/>
    <w:rsid w:val="007320A2"/>
    <w:rsid w:val="007322BD"/>
    <w:rsid w:val="007327CE"/>
    <w:rsid w:val="00732AAD"/>
    <w:rsid w:val="00732E61"/>
    <w:rsid w:val="00733084"/>
    <w:rsid w:val="00733179"/>
    <w:rsid w:val="007335AF"/>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917"/>
    <w:rsid w:val="00767A7A"/>
    <w:rsid w:val="00767DA8"/>
    <w:rsid w:val="00767DAE"/>
    <w:rsid w:val="00767FFE"/>
    <w:rsid w:val="007704E1"/>
    <w:rsid w:val="00770798"/>
    <w:rsid w:val="007708DA"/>
    <w:rsid w:val="00770E5C"/>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69"/>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BD6"/>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DB"/>
    <w:rsid w:val="00791ED1"/>
    <w:rsid w:val="00792CEE"/>
    <w:rsid w:val="00792DD5"/>
    <w:rsid w:val="007936A8"/>
    <w:rsid w:val="00793806"/>
    <w:rsid w:val="00793830"/>
    <w:rsid w:val="00793923"/>
    <w:rsid w:val="007941FD"/>
    <w:rsid w:val="007944EC"/>
    <w:rsid w:val="0079481F"/>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829"/>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1F9"/>
    <w:rsid w:val="007C483C"/>
    <w:rsid w:val="007C48EF"/>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565"/>
    <w:rsid w:val="007C6C78"/>
    <w:rsid w:val="007C6CA2"/>
    <w:rsid w:val="007C7368"/>
    <w:rsid w:val="007C766F"/>
    <w:rsid w:val="007C7C96"/>
    <w:rsid w:val="007D05B2"/>
    <w:rsid w:val="007D05FA"/>
    <w:rsid w:val="007D0664"/>
    <w:rsid w:val="007D0C44"/>
    <w:rsid w:val="007D0CF0"/>
    <w:rsid w:val="007D0DE2"/>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AF2"/>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3F62"/>
    <w:rsid w:val="007E4243"/>
    <w:rsid w:val="007E44FC"/>
    <w:rsid w:val="007E4BBF"/>
    <w:rsid w:val="007E4E90"/>
    <w:rsid w:val="007E5538"/>
    <w:rsid w:val="007E5847"/>
    <w:rsid w:val="007E5AC2"/>
    <w:rsid w:val="007E5DE8"/>
    <w:rsid w:val="007E5E52"/>
    <w:rsid w:val="007E5E8B"/>
    <w:rsid w:val="007E6146"/>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F36"/>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8F1"/>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7543"/>
    <w:rsid w:val="00847E7C"/>
    <w:rsid w:val="0085022D"/>
    <w:rsid w:val="008505AD"/>
    <w:rsid w:val="00850607"/>
    <w:rsid w:val="008506E1"/>
    <w:rsid w:val="00850D96"/>
    <w:rsid w:val="008515EE"/>
    <w:rsid w:val="00851A4D"/>
    <w:rsid w:val="00851A8E"/>
    <w:rsid w:val="00851EC7"/>
    <w:rsid w:val="0085200D"/>
    <w:rsid w:val="00852332"/>
    <w:rsid w:val="00852521"/>
    <w:rsid w:val="00852771"/>
    <w:rsid w:val="008528D3"/>
    <w:rsid w:val="00852972"/>
    <w:rsid w:val="00852D93"/>
    <w:rsid w:val="00852FFE"/>
    <w:rsid w:val="00853509"/>
    <w:rsid w:val="00853C44"/>
    <w:rsid w:val="00854553"/>
    <w:rsid w:val="00854C44"/>
    <w:rsid w:val="008551CF"/>
    <w:rsid w:val="00855305"/>
    <w:rsid w:val="0085539D"/>
    <w:rsid w:val="008555B2"/>
    <w:rsid w:val="00855B86"/>
    <w:rsid w:val="00856AC7"/>
    <w:rsid w:val="00856B4C"/>
    <w:rsid w:val="00856D47"/>
    <w:rsid w:val="00857C9F"/>
    <w:rsid w:val="00857CD5"/>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6A2A"/>
    <w:rsid w:val="008D7347"/>
    <w:rsid w:val="008D775A"/>
    <w:rsid w:val="008D790F"/>
    <w:rsid w:val="008D7A8E"/>
    <w:rsid w:val="008D7D7B"/>
    <w:rsid w:val="008D7FA0"/>
    <w:rsid w:val="008E06FC"/>
    <w:rsid w:val="008E072F"/>
    <w:rsid w:val="008E078B"/>
    <w:rsid w:val="008E0904"/>
    <w:rsid w:val="008E0CB6"/>
    <w:rsid w:val="008E0F52"/>
    <w:rsid w:val="008E15D2"/>
    <w:rsid w:val="008E18B0"/>
    <w:rsid w:val="008E18D7"/>
    <w:rsid w:val="008E1CB8"/>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704"/>
    <w:rsid w:val="00927889"/>
    <w:rsid w:val="00930057"/>
    <w:rsid w:val="0093020A"/>
    <w:rsid w:val="00930AE2"/>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4971"/>
    <w:rsid w:val="00975119"/>
    <w:rsid w:val="009754A5"/>
    <w:rsid w:val="009763ED"/>
    <w:rsid w:val="00976B5B"/>
    <w:rsid w:val="00976D8D"/>
    <w:rsid w:val="00976F04"/>
    <w:rsid w:val="0097708E"/>
    <w:rsid w:val="009777F4"/>
    <w:rsid w:val="009779AA"/>
    <w:rsid w:val="00977A05"/>
    <w:rsid w:val="00977A0F"/>
    <w:rsid w:val="00977AC1"/>
    <w:rsid w:val="00977AD8"/>
    <w:rsid w:val="00980090"/>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4AB8"/>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D64"/>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04D"/>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3FF9"/>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0BF5"/>
    <w:rsid w:val="009F102A"/>
    <w:rsid w:val="009F136D"/>
    <w:rsid w:val="009F151C"/>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8BD"/>
    <w:rsid w:val="00A238FC"/>
    <w:rsid w:val="00A23920"/>
    <w:rsid w:val="00A23DCA"/>
    <w:rsid w:val="00A240D8"/>
    <w:rsid w:val="00A243E4"/>
    <w:rsid w:val="00A24450"/>
    <w:rsid w:val="00A2459D"/>
    <w:rsid w:val="00A24639"/>
    <w:rsid w:val="00A24E23"/>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5C2"/>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4E7"/>
    <w:rsid w:val="00A33776"/>
    <w:rsid w:val="00A34229"/>
    <w:rsid w:val="00A3446F"/>
    <w:rsid w:val="00A344A5"/>
    <w:rsid w:val="00A346C3"/>
    <w:rsid w:val="00A34C03"/>
    <w:rsid w:val="00A34D4A"/>
    <w:rsid w:val="00A34F57"/>
    <w:rsid w:val="00A35645"/>
    <w:rsid w:val="00A35A25"/>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C5B"/>
    <w:rsid w:val="00A50EF6"/>
    <w:rsid w:val="00A510CA"/>
    <w:rsid w:val="00A51180"/>
    <w:rsid w:val="00A51242"/>
    <w:rsid w:val="00A51522"/>
    <w:rsid w:val="00A51573"/>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71E2"/>
    <w:rsid w:val="00A57256"/>
    <w:rsid w:val="00A57482"/>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A6A"/>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21"/>
    <w:rsid w:val="00A766E7"/>
    <w:rsid w:val="00A76781"/>
    <w:rsid w:val="00A769A4"/>
    <w:rsid w:val="00A76C86"/>
    <w:rsid w:val="00A76F23"/>
    <w:rsid w:val="00A773A8"/>
    <w:rsid w:val="00A7774F"/>
    <w:rsid w:val="00A7778B"/>
    <w:rsid w:val="00A77A90"/>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51C"/>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B9E"/>
    <w:rsid w:val="00AC3D06"/>
    <w:rsid w:val="00AC429F"/>
    <w:rsid w:val="00AC43DD"/>
    <w:rsid w:val="00AC4441"/>
    <w:rsid w:val="00AC5ACA"/>
    <w:rsid w:val="00AC5C0F"/>
    <w:rsid w:val="00AC5C97"/>
    <w:rsid w:val="00AC5D47"/>
    <w:rsid w:val="00AC60B4"/>
    <w:rsid w:val="00AC6198"/>
    <w:rsid w:val="00AC67B6"/>
    <w:rsid w:val="00AC718C"/>
    <w:rsid w:val="00AC74E1"/>
    <w:rsid w:val="00AC7516"/>
    <w:rsid w:val="00AC792F"/>
    <w:rsid w:val="00AC7B7A"/>
    <w:rsid w:val="00AC7D98"/>
    <w:rsid w:val="00AC7E9D"/>
    <w:rsid w:val="00AD00C5"/>
    <w:rsid w:val="00AD0320"/>
    <w:rsid w:val="00AD0359"/>
    <w:rsid w:val="00AD0BEA"/>
    <w:rsid w:val="00AD0F81"/>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6CE"/>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8EF"/>
    <w:rsid w:val="00B20B11"/>
    <w:rsid w:val="00B20B14"/>
    <w:rsid w:val="00B20B94"/>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891"/>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E1D"/>
    <w:rsid w:val="00B42FA6"/>
    <w:rsid w:val="00B4399E"/>
    <w:rsid w:val="00B43A16"/>
    <w:rsid w:val="00B43C38"/>
    <w:rsid w:val="00B43D6C"/>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6F"/>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4FD"/>
    <w:rsid w:val="00B965BF"/>
    <w:rsid w:val="00B96D0C"/>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0B45"/>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6552"/>
    <w:rsid w:val="00BB65E0"/>
    <w:rsid w:val="00BB6B9B"/>
    <w:rsid w:val="00BB73A4"/>
    <w:rsid w:val="00BB754F"/>
    <w:rsid w:val="00BB75F2"/>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79D8"/>
    <w:rsid w:val="00BC7FD0"/>
    <w:rsid w:val="00BD0077"/>
    <w:rsid w:val="00BD0202"/>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A77"/>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676"/>
    <w:rsid w:val="00C1368C"/>
    <w:rsid w:val="00C13D47"/>
    <w:rsid w:val="00C13E14"/>
    <w:rsid w:val="00C13EF6"/>
    <w:rsid w:val="00C13F80"/>
    <w:rsid w:val="00C14164"/>
    <w:rsid w:val="00C14C53"/>
    <w:rsid w:val="00C14D09"/>
    <w:rsid w:val="00C1538A"/>
    <w:rsid w:val="00C1561D"/>
    <w:rsid w:val="00C15636"/>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1F"/>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A64"/>
    <w:rsid w:val="00C44FED"/>
    <w:rsid w:val="00C454D8"/>
    <w:rsid w:val="00C459BF"/>
    <w:rsid w:val="00C45BF1"/>
    <w:rsid w:val="00C45D15"/>
    <w:rsid w:val="00C45EF5"/>
    <w:rsid w:val="00C46687"/>
    <w:rsid w:val="00C46AEB"/>
    <w:rsid w:val="00C46B7E"/>
    <w:rsid w:val="00C46EB6"/>
    <w:rsid w:val="00C46FD1"/>
    <w:rsid w:val="00C46FE5"/>
    <w:rsid w:val="00C470D2"/>
    <w:rsid w:val="00C47330"/>
    <w:rsid w:val="00C474D6"/>
    <w:rsid w:val="00C47538"/>
    <w:rsid w:val="00C47F54"/>
    <w:rsid w:val="00C50446"/>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F6D"/>
    <w:rsid w:val="00C6510B"/>
    <w:rsid w:val="00C6523A"/>
    <w:rsid w:val="00C6528C"/>
    <w:rsid w:val="00C65292"/>
    <w:rsid w:val="00C65A18"/>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3E0A"/>
    <w:rsid w:val="00C74421"/>
    <w:rsid w:val="00C74BAA"/>
    <w:rsid w:val="00C74E7D"/>
    <w:rsid w:val="00C75006"/>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6CDC"/>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4C2"/>
    <w:rsid w:val="00CC57DA"/>
    <w:rsid w:val="00CC596D"/>
    <w:rsid w:val="00CC60E9"/>
    <w:rsid w:val="00CC6111"/>
    <w:rsid w:val="00CC6134"/>
    <w:rsid w:val="00CC642B"/>
    <w:rsid w:val="00CC6B03"/>
    <w:rsid w:val="00CC6BE4"/>
    <w:rsid w:val="00CC6CC3"/>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85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487"/>
    <w:rsid w:val="00D14590"/>
    <w:rsid w:val="00D145E2"/>
    <w:rsid w:val="00D1462B"/>
    <w:rsid w:val="00D146C4"/>
    <w:rsid w:val="00D14C48"/>
    <w:rsid w:val="00D14D11"/>
    <w:rsid w:val="00D153D8"/>
    <w:rsid w:val="00D156A8"/>
    <w:rsid w:val="00D15737"/>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520"/>
    <w:rsid w:val="00D2462D"/>
    <w:rsid w:val="00D247EC"/>
    <w:rsid w:val="00D24B93"/>
    <w:rsid w:val="00D24E49"/>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CD"/>
    <w:rsid w:val="00D441E2"/>
    <w:rsid w:val="00D443B9"/>
    <w:rsid w:val="00D443ED"/>
    <w:rsid w:val="00D44482"/>
    <w:rsid w:val="00D44932"/>
    <w:rsid w:val="00D44DE2"/>
    <w:rsid w:val="00D44F76"/>
    <w:rsid w:val="00D45276"/>
    <w:rsid w:val="00D4582B"/>
    <w:rsid w:val="00D45DF9"/>
    <w:rsid w:val="00D46111"/>
    <w:rsid w:val="00D461A8"/>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B56"/>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61B6"/>
    <w:rsid w:val="00D66290"/>
    <w:rsid w:val="00D6654B"/>
    <w:rsid w:val="00D665DE"/>
    <w:rsid w:val="00D6676D"/>
    <w:rsid w:val="00D66AAA"/>
    <w:rsid w:val="00D66B04"/>
    <w:rsid w:val="00D66E8E"/>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35D"/>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798"/>
    <w:rsid w:val="00D827C2"/>
    <w:rsid w:val="00D82B23"/>
    <w:rsid w:val="00D82BF2"/>
    <w:rsid w:val="00D82F75"/>
    <w:rsid w:val="00D84160"/>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8F4"/>
    <w:rsid w:val="00DB293E"/>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8AB"/>
    <w:rsid w:val="00DD5DD4"/>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0A9"/>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BF2"/>
    <w:rsid w:val="00E14D79"/>
    <w:rsid w:val="00E14D83"/>
    <w:rsid w:val="00E14FA1"/>
    <w:rsid w:val="00E15018"/>
    <w:rsid w:val="00E156BF"/>
    <w:rsid w:val="00E158A0"/>
    <w:rsid w:val="00E15ED4"/>
    <w:rsid w:val="00E161F1"/>
    <w:rsid w:val="00E16463"/>
    <w:rsid w:val="00E16705"/>
    <w:rsid w:val="00E16962"/>
    <w:rsid w:val="00E16F82"/>
    <w:rsid w:val="00E172B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8C2"/>
    <w:rsid w:val="00E26970"/>
    <w:rsid w:val="00E26C70"/>
    <w:rsid w:val="00E27195"/>
    <w:rsid w:val="00E2728F"/>
    <w:rsid w:val="00E276E5"/>
    <w:rsid w:val="00E2778E"/>
    <w:rsid w:val="00E27791"/>
    <w:rsid w:val="00E27AE9"/>
    <w:rsid w:val="00E27C9E"/>
    <w:rsid w:val="00E302A7"/>
    <w:rsid w:val="00E30801"/>
    <w:rsid w:val="00E3087C"/>
    <w:rsid w:val="00E30A02"/>
    <w:rsid w:val="00E30F2D"/>
    <w:rsid w:val="00E311BF"/>
    <w:rsid w:val="00E312B4"/>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3BD"/>
    <w:rsid w:val="00E444FB"/>
    <w:rsid w:val="00E44906"/>
    <w:rsid w:val="00E449F6"/>
    <w:rsid w:val="00E44AAB"/>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02D"/>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3C76"/>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595"/>
    <w:rsid w:val="00E965FD"/>
    <w:rsid w:val="00E96756"/>
    <w:rsid w:val="00E96A29"/>
    <w:rsid w:val="00E96B28"/>
    <w:rsid w:val="00E96C51"/>
    <w:rsid w:val="00E96FE6"/>
    <w:rsid w:val="00E9728C"/>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411"/>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09"/>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712"/>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D7"/>
    <w:rsid w:val="00ED3DFD"/>
    <w:rsid w:val="00ED424C"/>
    <w:rsid w:val="00ED435B"/>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3DBC"/>
    <w:rsid w:val="00EF4136"/>
    <w:rsid w:val="00EF47C9"/>
    <w:rsid w:val="00EF4B18"/>
    <w:rsid w:val="00EF4C8A"/>
    <w:rsid w:val="00EF52FF"/>
    <w:rsid w:val="00EF54D1"/>
    <w:rsid w:val="00EF5B26"/>
    <w:rsid w:val="00EF5EFD"/>
    <w:rsid w:val="00EF66EB"/>
    <w:rsid w:val="00EF6743"/>
    <w:rsid w:val="00EF67BB"/>
    <w:rsid w:val="00EF6D0A"/>
    <w:rsid w:val="00EF6D39"/>
    <w:rsid w:val="00EF72F9"/>
    <w:rsid w:val="00EF767B"/>
    <w:rsid w:val="00EF7ACE"/>
    <w:rsid w:val="00EF7D82"/>
    <w:rsid w:val="00EF7DE6"/>
    <w:rsid w:val="00EF7E64"/>
    <w:rsid w:val="00F00062"/>
    <w:rsid w:val="00F0021E"/>
    <w:rsid w:val="00F0030E"/>
    <w:rsid w:val="00F0069C"/>
    <w:rsid w:val="00F00CD1"/>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9CE"/>
    <w:rsid w:val="00F14F2B"/>
    <w:rsid w:val="00F15193"/>
    <w:rsid w:val="00F1567E"/>
    <w:rsid w:val="00F157B4"/>
    <w:rsid w:val="00F15CD9"/>
    <w:rsid w:val="00F16079"/>
    <w:rsid w:val="00F16739"/>
    <w:rsid w:val="00F16DE2"/>
    <w:rsid w:val="00F170DE"/>
    <w:rsid w:val="00F172B2"/>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036"/>
    <w:rsid w:val="00F314B9"/>
    <w:rsid w:val="00F317BB"/>
    <w:rsid w:val="00F318C3"/>
    <w:rsid w:val="00F319D5"/>
    <w:rsid w:val="00F32162"/>
    <w:rsid w:val="00F323DD"/>
    <w:rsid w:val="00F32762"/>
    <w:rsid w:val="00F3291A"/>
    <w:rsid w:val="00F32B95"/>
    <w:rsid w:val="00F32C0B"/>
    <w:rsid w:val="00F3367B"/>
    <w:rsid w:val="00F33A65"/>
    <w:rsid w:val="00F33C07"/>
    <w:rsid w:val="00F33DC8"/>
    <w:rsid w:val="00F34055"/>
    <w:rsid w:val="00F34265"/>
    <w:rsid w:val="00F34444"/>
    <w:rsid w:val="00F3447F"/>
    <w:rsid w:val="00F34A59"/>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38B4"/>
    <w:rsid w:val="00F44220"/>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C5B"/>
    <w:rsid w:val="00F64E3E"/>
    <w:rsid w:val="00F657CF"/>
    <w:rsid w:val="00F65808"/>
    <w:rsid w:val="00F6583E"/>
    <w:rsid w:val="00F6587D"/>
    <w:rsid w:val="00F65F3C"/>
    <w:rsid w:val="00F6604B"/>
    <w:rsid w:val="00F661D9"/>
    <w:rsid w:val="00F6680B"/>
    <w:rsid w:val="00F66A00"/>
    <w:rsid w:val="00F66CFB"/>
    <w:rsid w:val="00F70261"/>
    <w:rsid w:val="00F704BC"/>
    <w:rsid w:val="00F705F8"/>
    <w:rsid w:val="00F70694"/>
    <w:rsid w:val="00F70BAD"/>
    <w:rsid w:val="00F70C73"/>
    <w:rsid w:val="00F713A3"/>
    <w:rsid w:val="00F713EE"/>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CE0"/>
    <w:rsid w:val="00F841FB"/>
    <w:rsid w:val="00F84421"/>
    <w:rsid w:val="00F8449B"/>
    <w:rsid w:val="00F84562"/>
    <w:rsid w:val="00F84805"/>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7F9"/>
    <w:rsid w:val="00FA3833"/>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3D85"/>
    <w:rsid w:val="00FB45E2"/>
    <w:rsid w:val="00FB481A"/>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386"/>
    <w:rsid w:val="00FD0425"/>
    <w:rsid w:val="00FD069B"/>
    <w:rsid w:val="00FD07CB"/>
    <w:rsid w:val="00FD07D0"/>
    <w:rsid w:val="00FD0901"/>
    <w:rsid w:val="00FD0A04"/>
    <w:rsid w:val="00FD0C3D"/>
    <w:rsid w:val="00FD0ECE"/>
    <w:rsid w:val="00FD195B"/>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2F5"/>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B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26"/>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 w:type="character" w:customStyle="1" w:styleId="ui-provider">
    <w:name w:val="ui-provider"/>
    <w:basedOn w:val="DefaultParagraphFont"/>
    <w:rsid w:val="007734DF"/>
  </w:style>
  <w:style w:type="character" w:customStyle="1" w:styleId="findhit">
    <w:name w:val="findhit"/>
    <w:basedOn w:val="DefaultParagraphFont"/>
    <w:rsid w:val="00B10A20"/>
  </w:style>
  <w:style w:type="character" w:customStyle="1" w:styleId="cf01">
    <w:name w:val="cf01"/>
    <w:basedOn w:val="DefaultParagraphFont"/>
    <w:rsid w:val="007434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71658636">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431176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66832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0718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99448342">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81910717">
      <w:bodyDiv w:val="1"/>
      <w:marLeft w:val="0"/>
      <w:marRight w:val="0"/>
      <w:marTop w:val="0"/>
      <w:marBottom w:val="0"/>
      <w:divBdr>
        <w:top w:val="none" w:sz="0" w:space="0" w:color="auto"/>
        <w:left w:val="none" w:sz="0" w:space="0" w:color="auto"/>
        <w:bottom w:val="none" w:sz="0" w:space="0" w:color="auto"/>
        <w:right w:val="none" w:sz="0" w:space="0" w:color="auto"/>
      </w:divBdr>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31859217">
      <w:bodyDiv w:val="1"/>
      <w:marLeft w:val="0"/>
      <w:marRight w:val="0"/>
      <w:marTop w:val="0"/>
      <w:marBottom w:val="0"/>
      <w:divBdr>
        <w:top w:val="none" w:sz="0" w:space="0" w:color="auto"/>
        <w:left w:val="none" w:sz="0" w:space="0" w:color="auto"/>
        <w:bottom w:val="none" w:sz="0" w:space="0" w:color="auto"/>
        <w:right w:val="none" w:sz="0" w:space="0" w:color="auto"/>
      </w:divBdr>
    </w:div>
    <w:div w:id="16367890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28325293">
      <w:bodyDiv w:val="1"/>
      <w:marLeft w:val="0"/>
      <w:marRight w:val="0"/>
      <w:marTop w:val="0"/>
      <w:marBottom w:val="0"/>
      <w:divBdr>
        <w:top w:val="none" w:sz="0" w:space="0" w:color="auto"/>
        <w:left w:val="none" w:sz="0" w:space="0" w:color="auto"/>
        <w:bottom w:val="none" w:sz="0" w:space="0" w:color="auto"/>
        <w:right w:val="none" w:sz="0" w:space="0" w:color="auto"/>
      </w:divBdr>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7965678">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45784373">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3602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3.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d499e888-b648-4639-a12e-124bf1d657b9"/>
    <ds:schemaRef ds:uri="3b34c8f0-1ef5-4d1e-bb66-517ce7fe7356"/>
    <ds:schemaRef ds:uri="http://www.w3.org/XML/1998/namespac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4005</TotalTime>
  <Pages>9</Pages>
  <Words>4378</Words>
  <Characters>23202</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27525</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35</cp:revision>
  <cp:lastPrinted>2016-06-21T23:35:00Z</cp:lastPrinted>
  <dcterms:created xsi:type="dcterms:W3CDTF">2023-11-02T17:40:00Z</dcterms:created>
  <dcterms:modified xsi:type="dcterms:W3CDTF">2024-02-16T14:54:00Z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